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FE0EC" w14:textId="162030FF" w:rsidR="0069283E" w:rsidRPr="0069283E" w:rsidRDefault="0069283E" w:rsidP="0069283E">
      <w:pPr>
        <w:spacing w:line="240" w:lineRule="auto"/>
        <w:rPr>
          <w:sz w:val="8"/>
          <w:szCs w:val="8"/>
        </w:rPr>
      </w:pPr>
    </w:p>
    <w:tbl>
      <w:tblPr>
        <w:tblW w:w="20313" w:type="dxa"/>
        <w:tblInd w:w="-149" w:type="dxa"/>
        <w:tblCellMar>
          <w:top w:w="144" w:type="dxa"/>
          <w:left w:w="144" w:type="dxa"/>
          <w:bottom w:w="144" w:type="dxa"/>
          <w:right w:w="144" w:type="dxa"/>
        </w:tblCellMar>
        <w:tblLook w:val="04A0" w:firstRow="1" w:lastRow="0" w:firstColumn="1" w:lastColumn="0" w:noHBand="0" w:noVBand="1"/>
        <w:tblDescription w:val="Business Card Layout"/>
      </w:tblPr>
      <w:tblGrid>
        <w:gridCol w:w="144"/>
        <w:gridCol w:w="5046"/>
        <w:gridCol w:w="5041"/>
        <w:gridCol w:w="5041"/>
        <w:gridCol w:w="5041"/>
      </w:tblGrid>
      <w:tr w:rsidR="003B5B38" w14:paraId="7D4BC544" w14:textId="77777777" w:rsidTr="00FD104C">
        <w:trPr>
          <w:gridBefore w:val="1"/>
          <w:gridAfter w:val="2"/>
          <w:wBefore w:w="144" w:type="dxa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7DBA7" w14:textId="0459ACC1" w:rsidR="00AC13D7" w:rsidRDefault="00AC13D7" w:rsidP="00AC13D7">
            <w:pPr>
              <w:pStyle w:val="Heading3"/>
              <w:jc w:val="center"/>
            </w:pPr>
            <w:r>
              <w:t>Hope 1</w:t>
            </w:r>
          </w:p>
          <w:p w14:paraId="3A9466B9" w14:textId="63A28CFC" w:rsidR="003B5B38" w:rsidRPr="00EC7F45" w:rsidRDefault="00A27765" w:rsidP="00EC7F45">
            <w:pPr>
              <w:pStyle w:val="Heading1"/>
            </w:pPr>
            <w:r w:rsidRPr="00EC7F45">
              <w:t>The local free meal program gives out school supplies at the start of school.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58864" w14:textId="6610E36E" w:rsidR="006E04E2" w:rsidRDefault="00AC13D7" w:rsidP="006E04E2">
            <w:pPr>
              <w:pStyle w:val="Heading3"/>
              <w:jc w:val="center"/>
            </w:pPr>
            <w:r>
              <w:t>Hope 2</w:t>
            </w:r>
          </w:p>
          <w:p w14:paraId="22BE6595" w14:textId="7D9D89C2" w:rsidR="003B5B38" w:rsidRPr="00A27765" w:rsidRDefault="00A27765" w:rsidP="00EC7F45">
            <w:pPr>
              <w:pStyle w:val="Heading1"/>
            </w:pPr>
            <w:r>
              <w:t>A neighbor or friend offers to come stay with your kids for a couple hours one afternoon.</w:t>
            </w:r>
          </w:p>
        </w:tc>
      </w:tr>
      <w:tr w:rsidR="003F5B38" w14:paraId="19C0F97F" w14:textId="77777777" w:rsidTr="00FD104C">
        <w:trPr>
          <w:gridBefore w:val="1"/>
          <w:gridAfter w:val="2"/>
          <w:wBefore w:w="144" w:type="dxa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8ECA4D" w14:textId="76ECE0C9" w:rsidR="00AC13D7" w:rsidRDefault="00AC13D7" w:rsidP="00AC13D7">
            <w:pPr>
              <w:pStyle w:val="Heading3"/>
              <w:jc w:val="center"/>
            </w:pPr>
            <w:r>
              <w:t>Hope 3</w:t>
            </w:r>
          </w:p>
          <w:p w14:paraId="5EDBAE1F" w14:textId="5B048279" w:rsidR="003F5B38" w:rsidRPr="00A27765" w:rsidRDefault="00A27765" w:rsidP="00EC7F45">
            <w:pPr>
              <w:pStyle w:val="Heading1"/>
            </w:pPr>
            <w:r>
              <w:t xml:space="preserve">The local free meal </w:t>
            </w:r>
            <w:r w:rsidRPr="00A27765">
              <w:t>program</w:t>
            </w:r>
            <w:r>
              <w:t xml:space="preserve"> is giving out a voucher for a pair of shoes at Christmas.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B3D52C" w14:textId="46EF134D" w:rsidR="006E04E2" w:rsidRDefault="00AC13D7" w:rsidP="006E04E2">
            <w:pPr>
              <w:pStyle w:val="Heading3"/>
              <w:jc w:val="center"/>
            </w:pPr>
            <w:r>
              <w:t>Hope 4</w:t>
            </w:r>
          </w:p>
          <w:p w14:paraId="0A05C0C5" w14:textId="5452F7A2" w:rsidR="003F5B38" w:rsidRDefault="00A27765" w:rsidP="00EC7F45">
            <w:pPr>
              <w:pStyle w:val="Heading2"/>
            </w:pPr>
            <w:r>
              <w:t>A friend buys a few household items for you.</w:t>
            </w:r>
          </w:p>
        </w:tc>
      </w:tr>
      <w:tr w:rsidR="003F5B38" w14:paraId="21B819E5" w14:textId="77777777" w:rsidTr="00FD104C">
        <w:trPr>
          <w:gridBefore w:val="1"/>
          <w:gridAfter w:val="2"/>
          <w:wBefore w:w="144" w:type="dxa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65E980" w14:textId="75C674EB" w:rsidR="00AC13D7" w:rsidRDefault="00AC13D7" w:rsidP="00AC13D7">
            <w:pPr>
              <w:pStyle w:val="Heading3"/>
              <w:jc w:val="center"/>
            </w:pPr>
            <w:r>
              <w:t>Hope 5</w:t>
            </w:r>
          </w:p>
          <w:p w14:paraId="1B302BE5" w14:textId="79098201" w:rsidR="003F5B38" w:rsidRPr="00CD781C" w:rsidRDefault="00A27765" w:rsidP="00EC7F45">
            <w:pPr>
              <w:pStyle w:val="Heading1"/>
            </w:pPr>
            <w:r>
              <w:t>This year the United Way has a reading program that gives free books to kids. You can sign your kids up.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10B0DB" w14:textId="092B67C8" w:rsidR="006E04E2" w:rsidRDefault="00AC13D7" w:rsidP="006E04E2">
            <w:pPr>
              <w:pStyle w:val="Heading3"/>
              <w:jc w:val="center"/>
            </w:pPr>
            <w:r>
              <w:t>Hope 6</w:t>
            </w:r>
          </w:p>
          <w:p w14:paraId="755D9207" w14:textId="4E808394" w:rsidR="003F5B38" w:rsidRDefault="00A27765" w:rsidP="00EC7F45">
            <w:pPr>
              <w:pStyle w:val="Heading2"/>
            </w:pPr>
            <w:r>
              <w:t>You need clothing, but you’re in luck. The local thrift store is having a $5 bag sale.</w:t>
            </w:r>
          </w:p>
        </w:tc>
      </w:tr>
      <w:tr w:rsidR="003F5B38" w14:paraId="71D55F55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6C90F" w14:textId="55B109A2" w:rsidR="00AC13D7" w:rsidRDefault="00AC13D7" w:rsidP="00AC13D7">
            <w:pPr>
              <w:pStyle w:val="Heading3"/>
              <w:jc w:val="center"/>
            </w:pPr>
            <w:r>
              <w:t>Hope 7</w:t>
            </w:r>
          </w:p>
          <w:p w14:paraId="2EC629B4" w14:textId="1778BF10" w:rsidR="003F5B38" w:rsidRPr="00CD781C" w:rsidRDefault="00A27765" w:rsidP="00EC7F45">
            <w:pPr>
              <w:pStyle w:val="Heading1"/>
            </w:pPr>
            <w:r>
              <w:t xml:space="preserve">You </w:t>
            </w:r>
            <w:r w:rsidR="00EC7F45">
              <w:t>get on an energy assistance program which will cover your heat bill for the next two and a half months.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3AAB1F" w14:textId="12E2DA53" w:rsidR="006E04E2" w:rsidRDefault="00AC13D7" w:rsidP="006E04E2">
            <w:pPr>
              <w:pStyle w:val="Heading3"/>
              <w:jc w:val="center"/>
            </w:pPr>
            <w:r>
              <w:t>Hope 8</w:t>
            </w:r>
          </w:p>
          <w:p w14:paraId="7CC377BC" w14:textId="2C4AD84B" w:rsidR="003F5B38" w:rsidRDefault="00EC7F45" w:rsidP="00EC7F45">
            <w:pPr>
              <w:pStyle w:val="Heading2"/>
            </w:pPr>
            <w:r>
              <w:t>A neighbor offers to change the oil in your car for free.</w:t>
            </w:r>
          </w:p>
        </w:tc>
      </w:tr>
      <w:tr w:rsidR="00AC13D7" w14:paraId="2FCD8352" w14:textId="38D9F6BC" w:rsidTr="00FD104C">
        <w:trPr>
          <w:gridBefore w:val="1"/>
          <w:wBefore w:w="144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9F4C2A" w14:textId="53FA7615" w:rsidR="00AC13D7" w:rsidRDefault="00AC13D7" w:rsidP="00AC13D7">
            <w:pPr>
              <w:pStyle w:val="Heading3"/>
              <w:jc w:val="center"/>
            </w:pPr>
            <w:r>
              <w:t>Hope 9</w:t>
            </w:r>
          </w:p>
          <w:p w14:paraId="21B73059" w14:textId="707B87DD" w:rsidR="00AC13D7" w:rsidRPr="00CD781C" w:rsidRDefault="00EC7F45" w:rsidP="00EC7F45">
            <w:pPr>
              <w:pStyle w:val="Heading1"/>
            </w:pPr>
            <w:r>
              <w:t>At Christmas, an organization is offering a grocery voucher to each family and two free toys to each child.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C6928A" w14:textId="32BFD039" w:rsidR="00AC13D7" w:rsidRDefault="00AC13D7" w:rsidP="00AC13D7">
            <w:pPr>
              <w:pStyle w:val="Heading3"/>
              <w:jc w:val="center"/>
            </w:pPr>
            <w:r>
              <w:t>Hope 10</w:t>
            </w:r>
          </w:p>
          <w:p w14:paraId="5BF06131" w14:textId="023FAFD2" w:rsidR="00AC13D7" w:rsidRDefault="00EC7F45" w:rsidP="00EC7F45">
            <w:pPr>
              <w:pStyle w:val="Heading2"/>
            </w:pPr>
            <w:r>
              <w:t>Someone at your child’s school compliments your parenting: “We love how you interact with your kids.”</w:t>
            </w:r>
          </w:p>
        </w:tc>
        <w:tc>
          <w:tcPr>
            <w:tcW w:w="5041" w:type="dxa"/>
            <w:tcBorders>
              <w:left w:val="nil"/>
            </w:tcBorders>
            <w:vAlign w:val="center"/>
          </w:tcPr>
          <w:p w14:paraId="2EED289B" w14:textId="77777777" w:rsidR="00AC13D7" w:rsidRDefault="00AC13D7" w:rsidP="00AC13D7">
            <w:pPr>
              <w:pStyle w:val="Heading3"/>
              <w:jc w:val="center"/>
            </w:pPr>
            <w:sdt>
              <w:sdtPr>
                <w:id w:val="-1934121519"/>
                <w:placeholder>
                  <w:docPart w:val="684F2BDEAA864BA48E6D00277EB4FE7A"/>
                </w:placeholder>
                <w:temporary/>
                <w:showingPlcHdr/>
                <w15:appearance w15:val="hidden"/>
              </w:sdtPr>
              <w:sdtContent>
                <w:r w:rsidRPr="00806DD9">
                  <w:t xml:space="preserve">FIND </w:t>
                </w:r>
                <w:r w:rsidRPr="000C3AC1">
                  <w:t>ME</w:t>
                </w:r>
              </w:sdtContent>
            </w:sdt>
          </w:p>
          <w:p w14:paraId="1CDB608B" w14:textId="7131CF2A" w:rsidR="00AC13D7" w:rsidRDefault="00AC13D7" w:rsidP="00AC13D7">
            <w:pPr>
              <w:spacing w:after="70" w:line="240" w:lineRule="auto"/>
            </w:pPr>
          </w:p>
        </w:tc>
        <w:tc>
          <w:tcPr>
            <w:tcW w:w="5041" w:type="dxa"/>
            <w:vAlign w:val="center"/>
          </w:tcPr>
          <w:p w14:paraId="0CEA9AF5" w14:textId="77777777" w:rsidR="00AC13D7" w:rsidRDefault="00AC13D7" w:rsidP="00AC13D7">
            <w:pPr>
              <w:pStyle w:val="Heading3"/>
              <w:jc w:val="center"/>
            </w:pPr>
            <w:sdt>
              <w:sdtPr>
                <w:id w:val="1183012409"/>
                <w:placeholder>
                  <w:docPart w:val="266F53E0BBC545D08D39349890E1E931"/>
                </w:placeholder>
                <w:temporary/>
                <w:showingPlcHdr/>
                <w15:appearance w15:val="hidden"/>
              </w:sdtPr>
              <w:sdtContent>
                <w:r w:rsidRPr="00806DD9">
                  <w:t xml:space="preserve">FIND </w:t>
                </w:r>
                <w:r w:rsidRPr="000C3AC1">
                  <w:t>ME</w:t>
                </w:r>
              </w:sdtContent>
            </w:sdt>
          </w:p>
          <w:p w14:paraId="27136A99" w14:textId="1F477343" w:rsidR="00AC13D7" w:rsidRDefault="00AC13D7" w:rsidP="00AC13D7">
            <w:pPr>
              <w:spacing w:after="70" w:line="240" w:lineRule="auto"/>
            </w:pPr>
            <w:sdt>
              <w:sdtPr>
                <w:id w:val="732511597"/>
                <w:placeholder>
                  <w:docPart w:val="46C9E2F3F81B4F18A78FA4C02F57DB41"/>
                </w:placeholder>
                <w:temporary/>
                <w:showingPlcHdr/>
                <w15:appearance w15:val="hidden"/>
              </w:sdtPr>
              <w:sdtContent>
                <w:r w:rsidRPr="00806DD9">
                  <w:t>@[Social media]</w:t>
                </w:r>
              </w:sdtContent>
            </w:sdt>
          </w:p>
        </w:tc>
      </w:tr>
      <w:tr w:rsidR="00AC13D7" w14:paraId="0FF79455" w14:textId="77777777" w:rsidTr="00FD104C">
        <w:trPr>
          <w:gridBefore w:val="1"/>
          <w:gridAfter w:val="2"/>
          <w:wBefore w:w="144" w:type="dxa"/>
          <w:wAfter w:w="10082" w:type="dxa"/>
          <w:trHeight w:hRule="exact"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CA29FD" w14:textId="083DAA11" w:rsidR="00AC13D7" w:rsidRDefault="00EC7F45" w:rsidP="00F01CCE">
            <w:pPr>
              <w:pStyle w:val="Heading3"/>
              <w:jc w:val="center"/>
            </w:pPr>
            <w:r>
              <w:t>Hope 11</w:t>
            </w:r>
          </w:p>
          <w:p w14:paraId="0DB9AD8C" w14:textId="76F168B8" w:rsidR="00AC13D7" w:rsidRPr="00CD781C" w:rsidRDefault="00EC7F45" w:rsidP="00EC7F45">
            <w:pPr>
              <w:pStyle w:val="Heading1"/>
            </w:pPr>
            <w:r>
              <w:t>Your child excels at school and receives a good report from the teacher.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439726" w14:textId="515AFD3B" w:rsidR="00AC13D7" w:rsidRDefault="00EC7F45" w:rsidP="00F01CCE">
            <w:pPr>
              <w:pStyle w:val="Heading3"/>
              <w:jc w:val="center"/>
            </w:pPr>
            <w:r>
              <w:t>Hope 12</w:t>
            </w:r>
          </w:p>
          <w:p w14:paraId="670A44A0" w14:textId="4F544BE2" w:rsidR="00AC13D7" w:rsidRDefault="00EC7F45" w:rsidP="00EC7F45">
            <w:pPr>
              <w:pStyle w:val="Heading2"/>
            </w:pPr>
            <w:r>
              <w:t>You find a loving and accepting community at church.</w:t>
            </w:r>
          </w:p>
        </w:tc>
      </w:tr>
      <w:tr w:rsidR="00AC13D7" w14:paraId="382C381B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022B11" w14:textId="65E013CA" w:rsidR="00AC13D7" w:rsidRDefault="000A6564" w:rsidP="00F01CCE">
            <w:pPr>
              <w:pStyle w:val="Heading3"/>
              <w:jc w:val="center"/>
            </w:pPr>
            <w:r>
              <w:lastRenderedPageBreak/>
              <w:t>Life 1</w:t>
            </w:r>
          </w:p>
          <w:p w14:paraId="763AE8C4" w14:textId="38FB4C78" w:rsidR="00AC13D7" w:rsidRPr="00CD781C" w:rsidRDefault="000A6564" w:rsidP="00EC7F45">
            <w:pPr>
              <w:pStyle w:val="Heading1"/>
            </w:pPr>
            <w:r>
              <w:t>Your child needs Tylenol. ($8)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008CE1" w14:textId="0CBED1BE" w:rsidR="00AC13D7" w:rsidRDefault="000A6564" w:rsidP="00F01CCE">
            <w:pPr>
              <w:pStyle w:val="Heading3"/>
              <w:jc w:val="center"/>
            </w:pPr>
            <w:r>
              <w:t>Life 2</w:t>
            </w:r>
          </w:p>
          <w:p w14:paraId="29298050" w14:textId="51FD13B2" w:rsidR="00AC13D7" w:rsidRDefault="000A6564" w:rsidP="00EC7F45">
            <w:pPr>
              <w:pStyle w:val="Heading2"/>
            </w:pPr>
            <w:r>
              <w:t>Your child outgrew their shoes. You could not find a secondhand pair that fit. ($35)</w:t>
            </w:r>
          </w:p>
        </w:tc>
      </w:tr>
      <w:tr w:rsidR="00AC13D7" w14:paraId="6A11822E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142BF" w14:textId="4EB1D019" w:rsidR="00AC13D7" w:rsidRDefault="000A6564" w:rsidP="00F01CCE">
            <w:pPr>
              <w:pStyle w:val="Heading3"/>
              <w:jc w:val="center"/>
            </w:pPr>
            <w:r>
              <w:t>Life 3</w:t>
            </w:r>
          </w:p>
          <w:p w14:paraId="7B1A522E" w14:textId="47A3E27C" w:rsidR="00AC13D7" w:rsidRPr="00CD781C" w:rsidRDefault="000A6564" w:rsidP="00EC7F45">
            <w:pPr>
              <w:pStyle w:val="Heading1"/>
            </w:pPr>
            <w:r>
              <w:t>You are still paying a dental bill from before you were on MFIP. ($20/month)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CFA2C7" w14:textId="2CB0A2B8" w:rsidR="00AC13D7" w:rsidRDefault="000A6564" w:rsidP="00F01CCE">
            <w:pPr>
              <w:pStyle w:val="Heading3"/>
              <w:jc w:val="center"/>
            </w:pPr>
            <w:r>
              <w:t>Life 4</w:t>
            </w:r>
          </w:p>
          <w:p w14:paraId="6F4BB78C" w14:textId="77777777" w:rsidR="000A6564" w:rsidRDefault="000A6564" w:rsidP="00EC7F45">
            <w:pPr>
              <w:pStyle w:val="Heading2"/>
            </w:pPr>
            <w:r>
              <w:t>Your children want McDonalds for dinner.</w:t>
            </w:r>
          </w:p>
          <w:p w14:paraId="27A46DB5" w14:textId="4A5D6B8F" w:rsidR="00AC13D7" w:rsidRDefault="000A6564" w:rsidP="00EC7F45">
            <w:pPr>
              <w:pStyle w:val="Heading2"/>
            </w:pPr>
            <w:r>
              <w:t>($6 x # of children+$8 x # of adults)</w:t>
            </w:r>
          </w:p>
        </w:tc>
      </w:tr>
      <w:tr w:rsidR="00AC13D7" w14:paraId="431D0F37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BC1F37" w14:textId="0C67310B" w:rsidR="00AC13D7" w:rsidRDefault="000A6564" w:rsidP="00F01CCE">
            <w:pPr>
              <w:pStyle w:val="Heading3"/>
              <w:jc w:val="center"/>
            </w:pPr>
            <w:r>
              <w:t>Life 5</w:t>
            </w:r>
          </w:p>
          <w:p w14:paraId="1806482A" w14:textId="3D019B79" w:rsidR="00AC13D7" w:rsidRPr="00CD781C" w:rsidRDefault="000A6564" w:rsidP="00EC7F45">
            <w:pPr>
              <w:pStyle w:val="Heading1"/>
            </w:pPr>
            <w:r>
              <w:t>Lots of car trouble this month. Draw another Transportation Card.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0B3C2A" w14:textId="48653317" w:rsidR="00AC13D7" w:rsidRDefault="000A6564" w:rsidP="00F01CCE">
            <w:pPr>
              <w:pStyle w:val="Heading3"/>
              <w:jc w:val="center"/>
            </w:pPr>
            <w:r>
              <w:t>Life 6</w:t>
            </w:r>
          </w:p>
          <w:p w14:paraId="7E0FE6FA" w14:textId="0E055D16" w:rsidR="00AC13D7" w:rsidRDefault="000A6564" w:rsidP="00EC7F45">
            <w:pPr>
              <w:pStyle w:val="Heading2"/>
            </w:pPr>
            <w:r>
              <w:t>You are paying off a bill from last month. Pay $50 now or have your gas turned off.</w:t>
            </w:r>
          </w:p>
        </w:tc>
      </w:tr>
      <w:tr w:rsidR="00AC13D7" w14:paraId="3BF26634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DD7756" w14:textId="4D77BCB1" w:rsidR="00AC13D7" w:rsidRDefault="000A6564" w:rsidP="00F01CCE">
            <w:pPr>
              <w:pStyle w:val="Heading3"/>
              <w:jc w:val="center"/>
            </w:pPr>
            <w:r>
              <w:t>Life 7</w:t>
            </w:r>
          </w:p>
          <w:p w14:paraId="67380D95" w14:textId="286EDB99" w:rsidR="00AC13D7" w:rsidRPr="00CD781C" w:rsidRDefault="005F6113" w:rsidP="00EC7F45">
            <w:pPr>
              <w:pStyle w:val="Heading1"/>
            </w:pPr>
            <w:r>
              <w:t>Your parents live abroad. Your father has just had a mild stroke. Calling to check on him will require a long-distance calling card. ($20)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6E0A2F" w14:textId="4C88CE3A" w:rsidR="00AC13D7" w:rsidRDefault="005F6113" w:rsidP="00F01CCE">
            <w:pPr>
              <w:pStyle w:val="Heading3"/>
              <w:jc w:val="center"/>
            </w:pPr>
            <w:r>
              <w:t>Life 8</w:t>
            </w:r>
          </w:p>
          <w:p w14:paraId="54898CFB" w14:textId="32FC6CE7" w:rsidR="00AC13D7" w:rsidRDefault="005F6113" w:rsidP="00EC7F45">
            <w:pPr>
              <w:pStyle w:val="Heading2"/>
            </w:pPr>
            <w:r>
              <w:t>Your child’s bike is stolen. You will need to buy a replacement. ($70-$200 new, $30 secondhand if available)</w:t>
            </w:r>
          </w:p>
        </w:tc>
      </w:tr>
      <w:tr w:rsidR="00AC13D7" w14:paraId="57B9D912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19366" w14:textId="4F1AABC5" w:rsidR="00AC13D7" w:rsidRDefault="005F6113" w:rsidP="00F01CCE">
            <w:pPr>
              <w:pStyle w:val="Heading3"/>
              <w:jc w:val="center"/>
            </w:pPr>
            <w:r>
              <w:t>Life 9</w:t>
            </w:r>
          </w:p>
          <w:p w14:paraId="32C079A3" w14:textId="7A93F894" w:rsidR="00AC13D7" w:rsidRPr="00604F7C" w:rsidRDefault="00604F7C" w:rsidP="00EC7F45">
            <w:pPr>
              <w:pStyle w:val="Heading1"/>
              <w:rPr>
                <w:sz w:val="20"/>
                <w:szCs w:val="20"/>
              </w:rPr>
            </w:pPr>
            <w:r w:rsidRPr="00604F7C">
              <w:rPr>
                <w:sz w:val="20"/>
                <w:szCs w:val="20"/>
              </w:rPr>
              <w:t>Your child has medical problems that require you to stay in another town for 2 weeks. You will have to stay for one night before Ronald McDonald House can take you. ($60 x 2 trips, $30 food, $65 one night in a motel)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0723EE" w14:textId="35ADC66B" w:rsidR="00AC13D7" w:rsidRDefault="005F6113" w:rsidP="00F01CCE">
            <w:pPr>
              <w:pStyle w:val="Heading3"/>
              <w:jc w:val="center"/>
            </w:pPr>
            <w:r>
              <w:t>Life 10</w:t>
            </w:r>
          </w:p>
          <w:p w14:paraId="35FA2067" w14:textId="2F1134C8" w:rsidR="00AC13D7" w:rsidRDefault="00604F7C" w:rsidP="00EC7F45">
            <w:pPr>
              <w:pStyle w:val="Heading2"/>
            </w:pPr>
            <w:r>
              <w:t>It is winter. You think your child needs a sled, if nothing else. You wish you could buy gifts, a tree, lights, etc. ($20)</w:t>
            </w:r>
          </w:p>
        </w:tc>
      </w:tr>
      <w:tr w:rsidR="00AC13D7" w14:paraId="5258EB50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97696" w14:textId="33FEF871" w:rsidR="00AC13D7" w:rsidRDefault="005F6113" w:rsidP="00F01CCE">
            <w:pPr>
              <w:pStyle w:val="Heading3"/>
              <w:jc w:val="center"/>
            </w:pPr>
            <w:r>
              <w:t>Life 11</w:t>
            </w:r>
          </w:p>
          <w:p w14:paraId="3ED71350" w14:textId="12CDD187" w:rsidR="00AC13D7" w:rsidRPr="00CD781C" w:rsidRDefault="00604F7C" w:rsidP="00EC7F45">
            <w:pPr>
              <w:pStyle w:val="Heading1"/>
            </w:pPr>
            <w:r>
              <w:t>Your child needs new socks. You buy a package of 10 pairs. ($12)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CAE17" w14:textId="320497DA" w:rsidR="00AC13D7" w:rsidRDefault="005F6113" w:rsidP="00F01CCE">
            <w:pPr>
              <w:pStyle w:val="Heading3"/>
              <w:jc w:val="center"/>
            </w:pPr>
            <w:r>
              <w:t>Life 12</w:t>
            </w:r>
          </w:p>
          <w:p w14:paraId="6D7F93E0" w14:textId="08FD128B" w:rsidR="00604F7C" w:rsidRPr="00604F7C" w:rsidRDefault="00604F7C" w:rsidP="00604F7C">
            <w:pPr>
              <w:pStyle w:val="Heading2"/>
            </w:pPr>
            <w:r>
              <w:t>It is Halloween. You need to give out treats. ($10)</w:t>
            </w:r>
          </w:p>
        </w:tc>
      </w:tr>
      <w:tr w:rsidR="00AC13D7" w14:paraId="776C3251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84E7B" w14:textId="6322FCCE" w:rsidR="00AC13D7" w:rsidRDefault="005F6113" w:rsidP="00F01CCE">
            <w:pPr>
              <w:pStyle w:val="Heading3"/>
              <w:jc w:val="center"/>
            </w:pPr>
            <w:r>
              <w:lastRenderedPageBreak/>
              <w:t>Life 13</w:t>
            </w:r>
          </w:p>
          <w:p w14:paraId="48F7862C" w14:textId="259A25E8" w:rsidR="00AC13D7" w:rsidRPr="00890E46" w:rsidRDefault="00604F7C" w:rsidP="00EC7F45">
            <w:pPr>
              <w:pStyle w:val="Heading1"/>
              <w:rPr>
                <w:sz w:val="22"/>
                <w:szCs w:val="22"/>
              </w:rPr>
            </w:pPr>
            <w:r w:rsidRPr="00890E46">
              <w:rPr>
                <w:sz w:val="22"/>
                <w:szCs w:val="22"/>
              </w:rPr>
              <w:t xml:space="preserve">Your child wants to join Scouts. </w:t>
            </w:r>
            <w:r w:rsidR="00890E46" w:rsidRPr="00890E46">
              <w:rPr>
                <w:sz w:val="22"/>
                <w:szCs w:val="22"/>
              </w:rPr>
              <w:t>The $85 membership fee can be covered by financial assistance, but other costs cannot. ($150 cheapest uniform option or secondhand if available, $30 activities and supplies)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31662" w14:textId="3D0E6191" w:rsidR="00AC13D7" w:rsidRDefault="005F6113" w:rsidP="00F01CCE">
            <w:pPr>
              <w:pStyle w:val="Heading3"/>
              <w:jc w:val="center"/>
            </w:pPr>
            <w:r>
              <w:t>Life 14</w:t>
            </w:r>
          </w:p>
          <w:p w14:paraId="54DE839E" w14:textId="271B3DA8" w:rsidR="00AC13D7" w:rsidRDefault="00890E46" w:rsidP="00EC7F45">
            <w:pPr>
              <w:pStyle w:val="Heading2"/>
            </w:pPr>
            <w:r>
              <w:t>You are behind on bills. You promised to pay extra this month. ($15)</w:t>
            </w:r>
          </w:p>
        </w:tc>
      </w:tr>
      <w:tr w:rsidR="00AC13D7" w14:paraId="2EC56ACF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D3392D" w14:textId="513ECA9C" w:rsidR="00AC13D7" w:rsidRDefault="005F6113" w:rsidP="00F01CCE">
            <w:pPr>
              <w:pStyle w:val="Heading3"/>
              <w:jc w:val="center"/>
            </w:pPr>
            <w:r>
              <w:t>Life 15</w:t>
            </w:r>
          </w:p>
          <w:p w14:paraId="1E452E9E" w14:textId="77213A40" w:rsidR="00AC13D7" w:rsidRPr="00CD781C" w:rsidRDefault="00890E46" w:rsidP="00EC7F45">
            <w:pPr>
              <w:pStyle w:val="Heading1"/>
            </w:pPr>
            <w:r>
              <w:t>Your child needs new winter boots. ($40 or secondhand if available)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1A30DF" w14:textId="0BFE9E47" w:rsidR="00AC13D7" w:rsidRDefault="005F6113" w:rsidP="00F01CCE">
            <w:pPr>
              <w:pStyle w:val="Heading3"/>
              <w:jc w:val="center"/>
            </w:pPr>
            <w:r>
              <w:t>Life 16</w:t>
            </w:r>
          </w:p>
          <w:p w14:paraId="0AD1D42D" w14:textId="18685F6B" w:rsidR="00AC13D7" w:rsidRDefault="00890E46" w:rsidP="00EC7F45">
            <w:pPr>
              <w:pStyle w:val="Heading2"/>
            </w:pPr>
            <w:r>
              <w:t>Your child needs winter clothes. ($50 or secondhand if available)</w:t>
            </w:r>
          </w:p>
        </w:tc>
      </w:tr>
      <w:tr w:rsidR="00AC13D7" w14:paraId="42629219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9F6455" w14:textId="43461373" w:rsidR="00AC13D7" w:rsidRDefault="005F6113" w:rsidP="00F01CCE">
            <w:pPr>
              <w:pStyle w:val="Heading3"/>
              <w:jc w:val="center"/>
            </w:pPr>
            <w:r>
              <w:t>Life 17</w:t>
            </w:r>
          </w:p>
          <w:p w14:paraId="0BD9089E" w14:textId="361D65ED" w:rsidR="00AC13D7" w:rsidRPr="00890E46" w:rsidRDefault="00890E46" w:rsidP="00EC7F45">
            <w:pPr>
              <w:pStyle w:val="Heading1"/>
              <w:rPr>
                <w:sz w:val="22"/>
                <w:szCs w:val="22"/>
              </w:rPr>
            </w:pPr>
            <w:r w:rsidRPr="00890E46">
              <w:rPr>
                <w:sz w:val="22"/>
                <w:szCs w:val="22"/>
              </w:rPr>
              <w:t>You are unable to pay the regular YMCA membership fee. Your child needs a team shirt for the basketball league. ($40 reduced fee, $10 team shirt.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2C52EB" w14:textId="3929BDEF" w:rsidR="00AC13D7" w:rsidRDefault="005F6113" w:rsidP="00F01CCE">
            <w:pPr>
              <w:pStyle w:val="Heading3"/>
              <w:jc w:val="center"/>
            </w:pPr>
            <w:r>
              <w:t>Life 18</w:t>
            </w:r>
          </w:p>
          <w:p w14:paraId="5F75B9B7" w14:textId="76EE47A5" w:rsidR="00AC13D7" w:rsidRDefault="0044005B" w:rsidP="00EC7F45">
            <w:pPr>
              <w:pStyle w:val="Heading2"/>
            </w:pPr>
            <w:r>
              <w:t>You were late turning in your forms. Your SNAP Benefits will be 10 days late.</w:t>
            </w:r>
          </w:p>
        </w:tc>
      </w:tr>
      <w:tr w:rsidR="005F6113" w14:paraId="43782CC5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9BB86B" w14:textId="292C028C" w:rsidR="005F6113" w:rsidRDefault="005F6113" w:rsidP="00F01CCE">
            <w:pPr>
              <w:pStyle w:val="Heading3"/>
              <w:jc w:val="center"/>
            </w:pPr>
            <w:r>
              <w:t>Life 19</w:t>
            </w:r>
          </w:p>
          <w:p w14:paraId="27FEB910" w14:textId="276BEA84" w:rsidR="005F6113" w:rsidRPr="0044005B" w:rsidRDefault="0044005B" w:rsidP="00F01CCE">
            <w:pPr>
              <w:pStyle w:val="Heading1"/>
              <w:rPr>
                <w:sz w:val="22"/>
                <w:szCs w:val="22"/>
              </w:rPr>
            </w:pPr>
            <w:r w:rsidRPr="0044005B">
              <w:rPr>
                <w:sz w:val="22"/>
                <w:szCs w:val="22"/>
              </w:rPr>
              <w:t xml:space="preserve">An apartment fire destroys </w:t>
            </w:r>
            <w:proofErr w:type="gramStart"/>
            <w:r w:rsidRPr="0044005B">
              <w:rPr>
                <w:sz w:val="22"/>
                <w:szCs w:val="22"/>
              </w:rPr>
              <w:t>all of</w:t>
            </w:r>
            <w:proofErr w:type="gramEnd"/>
            <w:r w:rsidRPr="0044005B">
              <w:rPr>
                <w:sz w:val="22"/>
                <w:szCs w:val="22"/>
              </w:rPr>
              <w:t xml:space="preserve"> your belongings. The Red Cross pays for up to 3 months of rent and gives vouchers for food and clothing. What can you replace?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0E6CA2" w14:textId="46F269C0" w:rsidR="005F6113" w:rsidRDefault="005F6113" w:rsidP="00F01CCE">
            <w:pPr>
              <w:pStyle w:val="Heading3"/>
              <w:jc w:val="center"/>
            </w:pPr>
            <w:r>
              <w:t>Life 20</w:t>
            </w:r>
          </w:p>
          <w:p w14:paraId="2E6A6A2E" w14:textId="4D2CAEC9" w:rsidR="005F6113" w:rsidRDefault="0044005B" w:rsidP="00F01CCE">
            <w:pPr>
              <w:pStyle w:val="Heading2"/>
            </w:pPr>
            <w:r>
              <w:t>The soles of your shoes are worn through. ($30 or secondhand if available.)</w:t>
            </w:r>
          </w:p>
        </w:tc>
      </w:tr>
      <w:tr w:rsidR="005F6113" w14:paraId="14BEAE22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A5509" w14:textId="2F6EA44D" w:rsidR="005F6113" w:rsidRDefault="005F6113" w:rsidP="00F01CCE">
            <w:pPr>
              <w:pStyle w:val="Heading3"/>
              <w:jc w:val="center"/>
            </w:pPr>
            <w:r>
              <w:t>Life 21</w:t>
            </w:r>
          </w:p>
          <w:p w14:paraId="487D2172" w14:textId="4C9C0244" w:rsidR="005F6113" w:rsidRPr="00CD781C" w:rsidRDefault="0044005B" w:rsidP="00F01CCE">
            <w:pPr>
              <w:pStyle w:val="Heading1"/>
            </w:pPr>
            <w:r>
              <w:t>The elastic on your underwear is worn out. ($30)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8F0E7" w14:textId="0A65BBE2" w:rsidR="005F6113" w:rsidRDefault="005F6113" w:rsidP="00F01CCE">
            <w:pPr>
              <w:pStyle w:val="Heading3"/>
              <w:jc w:val="center"/>
            </w:pPr>
            <w:r>
              <w:t>Life 22</w:t>
            </w:r>
          </w:p>
          <w:p w14:paraId="51BE8344" w14:textId="73D8B85A" w:rsidR="005F6113" w:rsidRDefault="0044005B" w:rsidP="00F01CCE">
            <w:pPr>
              <w:pStyle w:val="Heading2"/>
            </w:pPr>
            <w:r>
              <w:t>Your child has diaper rash and needs an over-the-counter medication. Medica</w:t>
            </w:r>
            <w:r w:rsidR="007D62A7">
              <w:t>id</w:t>
            </w:r>
            <w:r>
              <w:t xml:space="preserve"> does not cover this. ($20)</w:t>
            </w:r>
          </w:p>
        </w:tc>
      </w:tr>
      <w:tr w:rsidR="005F6113" w14:paraId="5A940ABA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829D55" w14:textId="2D641EEE" w:rsidR="005F6113" w:rsidRDefault="005F6113" w:rsidP="00F01CCE">
            <w:pPr>
              <w:pStyle w:val="Heading3"/>
              <w:jc w:val="center"/>
            </w:pPr>
            <w:r>
              <w:t>Life 23</w:t>
            </w:r>
          </w:p>
          <w:p w14:paraId="4BDA8844" w14:textId="7637D069" w:rsidR="005F6113" w:rsidRPr="00CD781C" w:rsidRDefault="0044005B" w:rsidP="00F01CCE">
            <w:pPr>
              <w:pStyle w:val="Heading1"/>
            </w:pPr>
            <w:r>
              <w:t>You have a painful skin rash. Medica</w:t>
            </w:r>
            <w:r w:rsidR="007D62A7">
              <w:t>id</w:t>
            </w:r>
            <w:r>
              <w:t xml:space="preserve"> does not cover the medication. ($15)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AA6FFF" w14:textId="1CC8E112" w:rsidR="005F6113" w:rsidRDefault="005F6113" w:rsidP="00F01CCE">
            <w:pPr>
              <w:pStyle w:val="Heading3"/>
              <w:jc w:val="center"/>
            </w:pPr>
            <w:r>
              <w:t>Life 24</w:t>
            </w:r>
          </w:p>
          <w:p w14:paraId="3A975491" w14:textId="113CBCD6" w:rsidR="005F6113" w:rsidRDefault="0044005B" w:rsidP="00F01CCE">
            <w:pPr>
              <w:pStyle w:val="Heading2"/>
            </w:pPr>
            <w:r>
              <w:t>Your child loses their mittens and cap. ($15)</w:t>
            </w:r>
          </w:p>
        </w:tc>
      </w:tr>
      <w:tr w:rsidR="005F6113" w14:paraId="0CF5EA51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6C696B" w14:textId="58B97EBE" w:rsidR="005F6113" w:rsidRDefault="005F6113" w:rsidP="00F01CCE">
            <w:pPr>
              <w:pStyle w:val="Heading3"/>
              <w:jc w:val="center"/>
            </w:pPr>
            <w:r>
              <w:lastRenderedPageBreak/>
              <w:t>Life 25</w:t>
            </w:r>
          </w:p>
          <w:p w14:paraId="661524A1" w14:textId="006DE040" w:rsidR="005F6113" w:rsidRPr="00CD781C" w:rsidRDefault="0044005B" w:rsidP="00F01CCE">
            <w:pPr>
              <w:pStyle w:val="Heading1"/>
            </w:pPr>
            <w:r>
              <w:t>There is a special on underwear for your child. ($12)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2B30F1" w14:textId="03B1A4C2" w:rsidR="005F6113" w:rsidRDefault="005F6113" w:rsidP="00F01CCE">
            <w:pPr>
              <w:pStyle w:val="Heading3"/>
              <w:jc w:val="center"/>
            </w:pPr>
            <w:r>
              <w:t>Life 26</w:t>
            </w:r>
          </w:p>
          <w:p w14:paraId="18018271" w14:textId="02CCE5F9" w:rsidR="005F6113" w:rsidRDefault="0044005B" w:rsidP="00F01CCE">
            <w:pPr>
              <w:pStyle w:val="Heading2"/>
            </w:pPr>
            <w:r>
              <w:t>You need a winter coat. Goodwill has one that fits, though you don’t love how it looks. ($15)</w:t>
            </w:r>
          </w:p>
        </w:tc>
      </w:tr>
      <w:tr w:rsidR="005F6113" w14:paraId="1F2E58C6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2AE0EB" w14:textId="423FBF1D" w:rsidR="005F6113" w:rsidRDefault="005F6113" w:rsidP="00F01CCE">
            <w:pPr>
              <w:pStyle w:val="Heading3"/>
              <w:jc w:val="center"/>
            </w:pPr>
            <w:r>
              <w:t>Life 27</w:t>
            </w:r>
          </w:p>
          <w:p w14:paraId="750379C0" w14:textId="5A477EE7" w:rsidR="005F6113" w:rsidRPr="00CD781C" w:rsidRDefault="0044005B" w:rsidP="00F01CCE">
            <w:pPr>
              <w:pStyle w:val="Heading1"/>
            </w:pPr>
            <w:r>
              <w:t>You could not pay your past electric bill and your lights have been turned off. ($50 reconnect fee, $40 remaining balance, +this month’s bill)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62A78C" w14:textId="65AEB75C" w:rsidR="005F6113" w:rsidRDefault="005F6113" w:rsidP="00F01CCE">
            <w:pPr>
              <w:pStyle w:val="Heading3"/>
              <w:jc w:val="center"/>
            </w:pPr>
            <w:r>
              <w:t>Life 28</w:t>
            </w:r>
          </w:p>
          <w:p w14:paraId="60C275CE" w14:textId="1B9DF7A3" w:rsidR="005F6113" w:rsidRDefault="0044005B" w:rsidP="00F01CCE">
            <w:pPr>
              <w:pStyle w:val="Heading2"/>
            </w:pPr>
            <w:r>
              <w:t xml:space="preserve">Your toilet is having </w:t>
            </w:r>
            <w:proofErr w:type="gramStart"/>
            <w:r>
              <w:t>problems</w:t>
            </w:r>
            <w:proofErr w:type="gramEnd"/>
            <w:r>
              <w:t xml:space="preserve"> and your landlord refuses to help. You buy the parts yourself and a friend does the labor. ($80)</w:t>
            </w:r>
          </w:p>
        </w:tc>
      </w:tr>
      <w:tr w:rsidR="005F6113" w14:paraId="2BDEDC57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05DD9" w14:textId="2D5F5E92" w:rsidR="005F6113" w:rsidRDefault="005F6113" w:rsidP="00F01CCE">
            <w:pPr>
              <w:pStyle w:val="Heading3"/>
              <w:jc w:val="center"/>
            </w:pPr>
            <w:r>
              <w:t>Life 29</w:t>
            </w:r>
          </w:p>
          <w:p w14:paraId="1EED3755" w14:textId="3E64AD22" w:rsidR="005F6113" w:rsidRPr="00CD781C" w:rsidRDefault="00EB7096" w:rsidP="00F01CCE">
            <w:pPr>
              <w:pStyle w:val="Heading1"/>
            </w:pPr>
            <w:r>
              <w:t>Your gas is disconnected. If gas is included in your rent, draw another card. ($35 reconnect fee, +this month’s bill)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708821" w14:textId="345C6A40" w:rsidR="005F6113" w:rsidRDefault="005F6113" w:rsidP="00F01CCE">
            <w:pPr>
              <w:pStyle w:val="Heading3"/>
              <w:jc w:val="center"/>
            </w:pPr>
            <w:r>
              <w:t>Life 30</w:t>
            </w:r>
          </w:p>
          <w:p w14:paraId="31232212" w14:textId="07303E0C" w:rsidR="005F6113" w:rsidRPr="00EB7096" w:rsidRDefault="00EB7096" w:rsidP="00F01CCE">
            <w:pPr>
              <w:pStyle w:val="Heading2"/>
              <w:rPr>
                <w:sz w:val="22"/>
                <w:szCs w:val="22"/>
              </w:rPr>
            </w:pPr>
            <w:r w:rsidRPr="00EB7096">
              <w:rPr>
                <w:sz w:val="22"/>
                <w:szCs w:val="22"/>
              </w:rPr>
              <w:t xml:space="preserve">Energy assistance has run out just 2 months into winter. You were not informed that it ran </w:t>
            </w:r>
            <w:proofErr w:type="gramStart"/>
            <w:r w:rsidRPr="00EB7096">
              <w:rPr>
                <w:sz w:val="22"/>
                <w:szCs w:val="22"/>
              </w:rPr>
              <w:t>out, and</w:t>
            </w:r>
            <w:proofErr w:type="gramEnd"/>
            <w:r w:rsidRPr="00EB7096">
              <w:rPr>
                <w:sz w:val="22"/>
                <w:szCs w:val="22"/>
              </w:rPr>
              <w:t xml:space="preserve"> must pay this month’s bill. If heat is included in your rent, draw another card. ($130)</w:t>
            </w:r>
          </w:p>
        </w:tc>
      </w:tr>
      <w:tr w:rsidR="005F6113" w14:paraId="019C87DD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0BECE0" w14:textId="2EC8CBFD" w:rsidR="005F6113" w:rsidRDefault="005F6113" w:rsidP="00F01CCE">
            <w:pPr>
              <w:pStyle w:val="Heading3"/>
              <w:jc w:val="center"/>
            </w:pPr>
            <w:r>
              <w:t>Life 31</w:t>
            </w:r>
          </w:p>
          <w:p w14:paraId="698B215E" w14:textId="3A2E9824" w:rsidR="005F6113" w:rsidRPr="00CD781C" w:rsidRDefault="00EB7096" w:rsidP="00F01CCE">
            <w:pPr>
              <w:pStyle w:val="Heading1"/>
            </w:pPr>
            <w:r>
              <w:t>Your child would like an allowance. They say their other friends have one. Can you afford $5/week? Can you afford an allowance at all?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C04BE" w14:textId="6052171C" w:rsidR="005F6113" w:rsidRDefault="005F6113" w:rsidP="00F01CCE">
            <w:pPr>
              <w:pStyle w:val="Heading3"/>
              <w:jc w:val="center"/>
            </w:pPr>
            <w:r>
              <w:t>Life 32</w:t>
            </w:r>
          </w:p>
          <w:p w14:paraId="2B9EAE96" w14:textId="7B8B4CD6" w:rsidR="005F6113" w:rsidRDefault="00EB7096" w:rsidP="00F01CCE">
            <w:pPr>
              <w:pStyle w:val="Heading2"/>
            </w:pPr>
            <w:r>
              <w:t>Your vacuum cleaner dies. You find a used one. ($40)</w:t>
            </w:r>
          </w:p>
        </w:tc>
      </w:tr>
      <w:tr w:rsidR="005F6113" w14:paraId="6CD184F1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4D4D1" w14:textId="62F389E9" w:rsidR="005F6113" w:rsidRDefault="005F6113" w:rsidP="00F01CCE">
            <w:pPr>
              <w:pStyle w:val="Heading3"/>
              <w:jc w:val="center"/>
            </w:pPr>
            <w:r>
              <w:t>Life 33</w:t>
            </w:r>
          </w:p>
          <w:p w14:paraId="53354438" w14:textId="31B9D803" w:rsidR="005F6113" w:rsidRPr="00CD781C" w:rsidRDefault="00EB7096" w:rsidP="00F01CCE">
            <w:pPr>
              <w:pStyle w:val="Heading1"/>
            </w:pPr>
            <w:r>
              <w:t>Your child has bad allergies. Over the counter sinus medication is not covered by Medica</w:t>
            </w:r>
            <w:r w:rsidR="007D62A7">
              <w:t>id</w:t>
            </w:r>
            <w:r>
              <w:t>. ($10/month)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70C1C" w14:textId="36A3ADDA" w:rsidR="005F6113" w:rsidRDefault="005F6113" w:rsidP="00F01CCE">
            <w:pPr>
              <w:pStyle w:val="Heading3"/>
              <w:jc w:val="center"/>
            </w:pPr>
            <w:r>
              <w:t>Life 34</w:t>
            </w:r>
          </w:p>
          <w:p w14:paraId="00E85A01" w14:textId="36CF5605" w:rsidR="005F6113" w:rsidRDefault="00EB7096" w:rsidP="00F01CCE">
            <w:pPr>
              <w:pStyle w:val="Heading2"/>
            </w:pPr>
            <w:r>
              <w:t xml:space="preserve">Your church is offering a </w:t>
            </w:r>
            <w:proofErr w:type="gramStart"/>
            <w:r>
              <w:t>roller skating</w:t>
            </w:r>
            <w:proofErr w:type="gramEnd"/>
            <w:r>
              <w:t xml:space="preserve"> night for youth. ($10 fee, $5 food)</w:t>
            </w:r>
          </w:p>
        </w:tc>
      </w:tr>
      <w:tr w:rsidR="005F6113" w14:paraId="185682E2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614AD" w14:textId="05FAEE13" w:rsidR="005F6113" w:rsidRDefault="005F6113" w:rsidP="00F01CCE">
            <w:pPr>
              <w:pStyle w:val="Heading3"/>
              <w:jc w:val="center"/>
            </w:pPr>
            <w:r>
              <w:t>Life 35</w:t>
            </w:r>
          </w:p>
          <w:p w14:paraId="252C7853" w14:textId="77777777" w:rsidR="00EB7096" w:rsidRDefault="00EB7096" w:rsidP="00F01CCE">
            <w:pPr>
              <w:pStyle w:val="Heading1"/>
            </w:pPr>
            <w:r>
              <w:t xml:space="preserve">You find roaches in your cupboard. </w:t>
            </w:r>
          </w:p>
          <w:p w14:paraId="61B41147" w14:textId="0D698BFF" w:rsidR="005F6113" w:rsidRPr="00CD781C" w:rsidRDefault="00EB7096" w:rsidP="00F01CCE">
            <w:pPr>
              <w:pStyle w:val="Heading1"/>
            </w:pPr>
            <w:r>
              <w:t>($75 to replace food, sanitize, and kill roaches)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7C83A" w14:textId="218ED757" w:rsidR="005F6113" w:rsidRDefault="005F6113" w:rsidP="00F01CCE">
            <w:pPr>
              <w:pStyle w:val="Heading3"/>
              <w:jc w:val="center"/>
            </w:pPr>
            <w:r>
              <w:t>Life 36</w:t>
            </w:r>
          </w:p>
          <w:p w14:paraId="49994770" w14:textId="077D8C72" w:rsidR="005F6113" w:rsidRPr="00EB7096" w:rsidRDefault="00EB7096" w:rsidP="00F01CCE">
            <w:pPr>
              <w:pStyle w:val="Heading2"/>
              <w:rPr>
                <w:sz w:val="20"/>
                <w:szCs w:val="20"/>
              </w:rPr>
            </w:pPr>
            <w:r w:rsidRPr="00EB7096">
              <w:rPr>
                <w:sz w:val="20"/>
                <w:szCs w:val="20"/>
              </w:rPr>
              <w:t>Your landlord is delinquent on his bills, so your water is disconnected. You must pay a portion of the reconnect fee, and the water company will pursue the landlord for the rest. If you pay the water bill directly, draw another card. ($75)</w:t>
            </w:r>
          </w:p>
        </w:tc>
      </w:tr>
      <w:tr w:rsidR="005F6113" w14:paraId="3068FB52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E7E0DB" w14:textId="046B866B" w:rsidR="005F6113" w:rsidRDefault="005F6113" w:rsidP="00F01CCE">
            <w:pPr>
              <w:pStyle w:val="Heading3"/>
              <w:jc w:val="center"/>
            </w:pPr>
            <w:r>
              <w:lastRenderedPageBreak/>
              <w:t>Life 37</w:t>
            </w:r>
          </w:p>
          <w:p w14:paraId="5FAA19B5" w14:textId="26F024BA" w:rsidR="005F6113" w:rsidRPr="00CD781C" w:rsidRDefault="00EB7096" w:rsidP="00F01CCE">
            <w:pPr>
              <w:pStyle w:val="Heading1"/>
            </w:pPr>
            <w:r>
              <w:t>Your TV breaks, cannot be fixed, and you cannot afford a replacement.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A92107" w14:textId="57EAE31E" w:rsidR="005F6113" w:rsidRDefault="005F6113" w:rsidP="00F01CCE">
            <w:pPr>
              <w:pStyle w:val="Heading3"/>
              <w:jc w:val="center"/>
            </w:pPr>
            <w:r>
              <w:t>Life 38</w:t>
            </w:r>
          </w:p>
          <w:p w14:paraId="4264CF14" w14:textId="07C9389E" w:rsidR="005F6113" w:rsidRPr="007D62A7" w:rsidRDefault="007D62A7" w:rsidP="00F01CCE">
            <w:pPr>
              <w:pStyle w:val="Heading2"/>
              <w:rPr>
                <w:sz w:val="22"/>
                <w:szCs w:val="22"/>
              </w:rPr>
            </w:pPr>
            <w:r w:rsidRPr="007D62A7">
              <w:rPr>
                <w:sz w:val="22"/>
                <w:szCs w:val="22"/>
              </w:rPr>
              <w:t>Your refrigerator dies unexpectedly and the food in it spoils. You must spend more on food each week until you can get it fixed. ($20/week extra food, $200 repair)</w:t>
            </w:r>
          </w:p>
        </w:tc>
      </w:tr>
      <w:tr w:rsidR="005F6113" w14:paraId="653263C3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89890" w14:textId="66DE22B7" w:rsidR="005F6113" w:rsidRDefault="005F6113" w:rsidP="00F01CCE">
            <w:pPr>
              <w:pStyle w:val="Heading3"/>
              <w:jc w:val="center"/>
            </w:pPr>
            <w:r>
              <w:t>Life 39</w:t>
            </w:r>
          </w:p>
          <w:p w14:paraId="6281A0C1" w14:textId="6BE7C81C" w:rsidR="005F6113" w:rsidRPr="00CD781C" w:rsidRDefault="007D62A7" w:rsidP="00F01CCE">
            <w:pPr>
              <w:pStyle w:val="Heading1"/>
            </w:pPr>
            <w:r>
              <w:t>Your mother dies, and the funeral is too far for your car to make it. Someone else could drive you if you contribute to gas. ($40)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10127" w14:textId="1C3B423C" w:rsidR="005F6113" w:rsidRDefault="005F6113" w:rsidP="00F01CCE">
            <w:pPr>
              <w:pStyle w:val="Heading3"/>
              <w:jc w:val="center"/>
            </w:pPr>
            <w:r>
              <w:t>Life 40</w:t>
            </w:r>
          </w:p>
          <w:p w14:paraId="1B96045F" w14:textId="38EC241A" w:rsidR="005F6113" w:rsidRDefault="007D62A7" w:rsidP="00F01CCE">
            <w:pPr>
              <w:pStyle w:val="Heading2"/>
            </w:pPr>
            <w:r>
              <w:t>The school nurse says your child needs to see a dentist. Can you find one that accepts Medicaid, or can you pay? ($70)</w:t>
            </w:r>
          </w:p>
        </w:tc>
      </w:tr>
      <w:tr w:rsidR="005F6113" w14:paraId="68338981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A12F8" w14:textId="79363FD5" w:rsidR="005F6113" w:rsidRDefault="005F6113" w:rsidP="00F01CCE">
            <w:pPr>
              <w:pStyle w:val="Heading3"/>
              <w:jc w:val="center"/>
            </w:pPr>
            <w:r>
              <w:t>Life 41</w:t>
            </w:r>
          </w:p>
          <w:p w14:paraId="3E2699D9" w14:textId="0801181E" w:rsidR="005F6113" w:rsidRPr="00CD781C" w:rsidRDefault="007D62A7" w:rsidP="00F01CCE">
            <w:pPr>
              <w:pStyle w:val="Heading1"/>
            </w:pPr>
            <w:r>
              <w:t>You need a new pair of jeans. ($20)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E8E6EE" w14:textId="06FA66EC" w:rsidR="005F6113" w:rsidRDefault="005F6113" w:rsidP="00F01CCE">
            <w:pPr>
              <w:pStyle w:val="Heading3"/>
              <w:jc w:val="center"/>
            </w:pPr>
            <w:r>
              <w:t>Life 42</w:t>
            </w:r>
          </w:p>
          <w:p w14:paraId="26F03525" w14:textId="268635DC" w:rsidR="005F6113" w:rsidRDefault="007D62A7" w:rsidP="00F01CCE">
            <w:pPr>
              <w:pStyle w:val="Heading2"/>
            </w:pPr>
            <w:r>
              <w:t>Your child’s daycare is taking a field trip to the zoo. (Free if under 2, $14 otherwise)</w:t>
            </w:r>
          </w:p>
        </w:tc>
      </w:tr>
      <w:tr w:rsidR="005F6113" w14:paraId="76D56996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F1B7E" w14:textId="4CB25EA1" w:rsidR="005F6113" w:rsidRDefault="005F6113" w:rsidP="00F01CCE">
            <w:pPr>
              <w:pStyle w:val="Heading3"/>
              <w:jc w:val="center"/>
            </w:pPr>
            <w:r>
              <w:t>Life 43</w:t>
            </w:r>
          </w:p>
          <w:p w14:paraId="563E6D64" w14:textId="040F84BB" w:rsidR="005F6113" w:rsidRPr="00CD781C" w:rsidRDefault="007D62A7" w:rsidP="00F01CCE">
            <w:pPr>
              <w:pStyle w:val="Heading1"/>
            </w:pPr>
            <w:r>
              <w:t>Your child’s glasses have broken. ($70)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76D25" w14:textId="6E0E64CF" w:rsidR="005F6113" w:rsidRDefault="005F6113" w:rsidP="00F01CCE">
            <w:pPr>
              <w:pStyle w:val="Heading3"/>
              <w:jc w:val="center"/>
            </w:pPr>
            <w:r>
              <w:t>Life 44</w:t>
            </w:r>
          </w:p>
          <w:p w14:paraId="3622F9C9" w14:textId="5991FDB7" w:rsidR="005F6113" w:rsidRDefault="007D62A7" w:rsidP="00F01CCE">
            <w:pPr>
              <w:pStyle w:val="Heading2"/>
            </w:pPr>
            <w:r>
              <w:t xml:space="preserve">Your glasses have broken. </w:t>
            </w:r>
            <w:r w:rsidR="005243F7">
              <w:t>($100)</w:t>
            </w:r>
          </w:p>
        </w:tc>
      </w:tr>
      <w:tr w:rsidR="005F6113" w14:paraId="77F8EDF8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4089F6" w14:textId="4C5BC7F6" w:rsidR="005F6113" w:rsidRDefault="005F6113" w:rsidP="00F01CCE">
            <w:pPr>
              <w:pStyle w:val="Heading3"/>
              <w:jc w:val="center"/>
            </w:pPr>
            <w:r>
              <w:t>Life 45</w:t>
            </w:r>
          </w:p>
          <w:p w14:paraId="6AF9A6EA" w14:textId="615ED2E5" w:rsidR="005F6113" w:rsidRPr="00CD781C" w:rsidRDefault="005243F7" w:rsidP="00F01CCE">
            <w:pPr>
              <w:pStyle w:val="Heading1"/>
            </w:pPr>
            <w:r>
              <w:t>Your mother is sick. You call to check on her and call your sibling, both of which are long-distance. ($15)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5454A" w14:textId="4003373F" w:rsidR="005F6113" w:rsidRDefault="005F6113" w:rsidP="00F01CCE">
            <w:pPr>
              <w:pStyle w:val="Heading3"/>
              <w:jc w:val="center"/>
            </w:pPr>
            <w:r>
              <w:t>Life 4</w:t>
            </w:r>
            <w:r w:rsidR="00604F7C">
              <w:t>6</w:t>
            </w:r>
          </w:p>
          <w:p w14:paraId="41BFD91C" w14:textId="1D51CF94" w:rsidR="005F6113" w:rsidRDefault="005243F7" w:rsidP="00F01CCE">
            <w:pPr>
              <w:pStyle w:val="Heading2"/>
            </w:pPr>
            <w:r>
              <w:t>Your child wants to take swimming lessons. The Red Cross offers reduced pricing. ($25/month)</w:t>
            </w:r>
          </w:p>
        </w:tc>
      </w:tr>
      <w:tr w:rsidR="005243F7" w14:paraId="4303CF9B" w14:textId="77777777" w:rsidTr="00FD104C">
        <w:trPr>
          <w:gridBefore w:val="1"/>
          <w:gridAfter w:val="2"/>
          <w:wBefore w:w="144" w:type="dxa"/>
          <w:wAfter w:w="10082" w:type="dxa"/>
          <w:trHeight w:val="2016"/>
        </w:trPr>
        <w:tc>
          <w:tcPr>
            <w:tcW w:w="50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5D1647" w14:textId="6447417E" w:rsidR="005243F7" w:rsidRDefault="005243F7" w:rsidP="00F01CCE">
            <w:pPr>
              <w:pStyle w:val="Heading3"/>
              <w:jc w:val="center"/>
            </w:pPr>
          </w:p>
          <w:p w14:paraId="3A2C61B5" w14:textId="199A75B7" w:rsidR="005243F7" w:rsidRPr="00CD781C" w:rsidRDefault="005243F7" w:rsidP="00F01CCE">
            <w:pPr>
              <w:pStyle w:val="Heading1"/>
            </w:pP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D3445" w14:textId="38AD386D" w:rsidR="005243F7" w:rsidRDefault="005243F7" w:rsidP="00F01CCE">
            <w:pPr>
              <w:pStyle w:val="Heading3"/>
              <w:jc w:val="center"/>
            </w:pPr>
          </w:p>
          <w:p w14:paraId="36BB1AE7" w14:textId="3CE8837F" w:rsidR="005243F7" w:rsidRDefault="005243F7" w:rsidP="00F01CCE">
            <w:pPr>
              <w:pStyle w:val="Heading2"/>
            </w:pPr>
          </w:p>
        </w:tc>
      </w:tr>
      <w:tr w:rsidR="005243F7" w14:paraId="40A8015E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A7FCB" w14:textId="751CD5E8" w:rsidR="005243F7" w:rsidRDefault="004B10C6" w:rsidP="00F01CCE">
            <w:pPr>
              <w:pStyle w:val="Heading3"/>
              <w:jc w:val="center"/>
            </w:pPr>
            <w:r>
              <w:lastRenderedPageBreak/>
              <w:t>School 1</w:t>
            </w:r>
          </w:p>
          <w:p w14:paraId="35B6A348" w14:textId="77777777" w:rsidR="00863248" w:rsidRDefault="004B10C6" w:rsidP="00F01CCE">
            <w:pPr>
              <w:pStyle w:val="Heading1"/>
            </w:pPr>
            <w:r>
              <w:t xml:space="preserve">Your child wants to join the school band. </w:t>
            </w:r>
          </w:p>
          <w:p w14:paraId="72E5728C" w14:textId="5345BED4" w:rsidR="005243F7" w:rsidRPr="00CD781C" w:rsidRDefault="004B10C6" w:rsidP="00F01CCE">
            <w:pPr>
              <w:pStyle w:val="Heading1"/>
            </w:pPr>
            <w:r>
              <w:t>($50 security deposit, $60/month instrument rental fee, $5/month maintenance fee)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862F6" w14:textId="54435C4A" w:rsidR="005243F7" w:rsidRDefault="004B10C6" w:rsidP="00F01CCE">
            <w:pPr>
              <w:pStyle w:val="Heading3"/>
              <w:jc w:val="center"/>
            </w:pPr>
            <w:r>
              <w:t>School 2</w:t>
            </w:r>
          </w:p>
          <w:p w14:paraId="2AA96C2F" w14:textId="299E8633" w:rsidR="005243F7" w:rsidRDefault="004B10C6" w:rsidP="00F01CCE">
            <w:pPr>
              <w:pStyle w:val="Heading2"/>
            </w:pPr>
            <w:r>
              <w:t>Your child’s teacher is collecting money to throw a Halloween party. ($5)</w:t>
            </w:r>
          </w:p>
        </w:tc>
      </w:tr>
      <w:tr w:rsidR="005243F7" w14:paraId="22D29624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74748D" w14:textId="346A2F28" w:rsidR="005243F7" w:rsidRDefault="004B10C6" w:rsidP="00F01CCE">
            <w:pPr>
              <w:pStyle w:val="Heading3"/>
              <w:jc w:val="center"/>
            </w:pPr>
            <w:r>
              <w:t>School 3</w:t>
            </w:r>
          </w:p>
          <w:p w14:paraId="1FA82A9A" w14:textId="0AB2AB34" w:rsidR="005243F7" w:rsidRPr="00CD781C" w:rsidRDefault="004B10C6" w:rsidP="00F01CCE">
            <w:pPr>
              <w:pStyle w:val="Heading1"/>
            </w:pPr>
            <w:r>
              <w:t>Your child’s class is exchanging Valentines.</w:t>
            </w:r>
            <w:r w:rsidR="00863248">
              <w:t xml:space="preserve"> ($10 cards and candy)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772692" w14:textId="4BB5942B" w:rsidR="005243F7" w:rsidRDefault="004B10C6" w:rsidP="00F01CCE">
            <w:pPr>
              <w:pStyle w:val="Heading3"/>
              <w:jc w:val="center"/>
            </w:pPr>
            <w:r>
              <w:t>School 4</w:t>
            </w:r>
          </w:p>
          <w:p w14:paraId="53311994" w14:textId="77777777" w:rsidR="00863248" w:rsidRPr="00863248" w:rsidRDefault="00863248" w:rsidP="00F01CCE">
            <w:pPr>
              <w:pStyle w:val="Heading2"/>
              <w:rPr>
                <w:sz w:val="22"/>
                <w:szCs w:val="22"/>
              </w:rPr>
            </w:pPr>
            <w:r w:rsidRPr="00863248">
              <w:rPr>
                <w:sz w:val="22"/>
                <w:szCs w:val="22"/>
              </w:rPr>
              <w:t xml:space="preserve">Head lice is going around the school. You are told to wash with medicated shampoo and to clean all clothes and linens in the house. </w:t>
            </w:r>
          </w:p>
          <w:p w14:paraId="230F739A" w14:textId="492608EC" w:rsidR="005243F7" w:rsidRDefault="00863248" w:rsidP="00F01CCE">
            <w:pPr>
              <w:pStyle w:val="Heading2"/>
            </w:pPr>
            <w:r w:rsidRPr="00863248">
              <w:rPr>
                <w:sz w:val="22"/>
                <w:szCs w:val="22"/>
              </w:rPr>
              <w:t>($45 medication, $40 laundromat costs)</w:t>
            </w:r>
          </w:p>
        </w:tc>
      </w:tr>
      <w:tr w:rsidR="005243F7" w14:paraId="6A4D1A7C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E69B7" w14:textId="3544C9F9" w:rsidR="005243F7" w:rsidRDefault="004B10C6" w:rsidP="00F01CCE">
            <w:pPr>
              <w:pStyle w:val="Heading3"/>
              <w:jc w:val="center"/>
            </w:pPr>
            <w:r>
              <w:t>School 5</w:t>
            </w:r>
          </w:p>
          <w:p w14:paraId="0C4A6DA5" w14:textId="1E3A5B85" w:rsidR="005243F7" w:rsidRPr="00CD781C" w:rsidRDefault="00863248" w:rsidP="00F01CCE">
            <w:pPr>
              <w:pStyle w:val="Heading1"/>
            </w:pPr>
            <w:r>
              <w:t>Your child is identified as “gifted.” The teacher recommends enrichment classes at the local science center. ($30)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5D1674" w14:textId="388EAA9F" w:rsidR="005243F7" w:rsidRDefault="004B10C6" w:rsidP="00F01CCE">
            <w:pPr>
              <w:pStyle w:val="Heading3"/>
              <w:jc w:val="center"/>
            </w:pPr>
            <w:r>
              <w:t>School 6</w:t>
            </w:r>
          </w:p>
          <w:p w14:paraId="74332CDD" w14:textId="3CBAA04C" w:rsidR="005243F7" w:rsidRDefault="00863248" w:rsidP="00F01CCE">
            <w:pPr>
              <w:pStyle w:val="Heading2"/>
            </w:pPr>
            <w:r>
              <w:t>It is homecoming and your child wants a school spirit shirt. ($20)</w:t>
            </w:r>
          </w:p>
        </w:tc>
      </w:tr>
      <w:tr w:rsidR="005243F7" w14:paraId="57D911EF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CD717" w14:textId="210A5C70" w:rsidR="005243F7" w:rsidRDefault="004B10C6" w:rsidP="00F01CCE">
            <w:pPr>
              <w:pStyle w:val="Heading3"/>
              <w:jc w:val="center"/>
            </w:pPr>
            <w:r>
              <w:t>School 7</w:t>
            </w:r>
          </w:p>
          <w:p w14:paraId="1DE4506B" w14:textId="677E5E96" w:rsidR="005243F7" w:rsidRPr="00CD781C" w:rsidRDefault="00863248" w:rsidP="00F01CCE">
            <w:pPr>
              <w:pStyle w:val="Heading1"/>
            </w:pPr>
            <w:r>
              <w:t>Young students get snack break at school. Parents must send a fee every month to pay for it. ($8)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EDE226" w14:textId="0FE00BF4" w:rsidR="005243F7" w:rsidRDefault="004B10C6" w:rsidP="00F01CCE">
            <w:pPr>
              <w:pStyle w:val="Heading3"/>
              <w:jc w:val="center"/>
            </w:pPr>
            <w:r>
              <w:t>School 8</w:t>
            </w:r>
          </w:p>
          <w:p w14:paraId="7309BE5E" w14:textId="67336001" w:rsidR="005243F7" w:rsidRDefault="00863248" w:rsidP="00F01CCE">
            <w:pPr>
              <w:pStyle w:val="Heading2"/>
            </w:pPr>
            <w:r>
              <w:t>Your child is struggling with schoolwork and needs a tutor. ($30/hour in-person, $20/hour online)</w:t>
            </w:r>
          </w:p>
        </w:tc>
      </w:tr>
      <w:tr w:rsidR="005243F7" w14:paraId="53A40EB5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2A698" w14:textId="5E6949EA" w:rsidR="005243F7" w:rsidRDefault="004B10C6" w:rsidP="00F01CCE">
            <w:pPr>
              <w:pStyle w:val="Heading3"/>
              <w:jc w:val="center"/>
            </w:pPr>
            <w:r>
              <w:t>School 9</w:t>
            </w:r>
          </w:p>
          <w:p w14:paraId="459DF4E7" w14:textId="62FC8C20" w:rsidR="005243F7" w:rsidRPr="00CD781C" w:rsidRDefault="00863248" w:rsidP="00F01CCE">
            <w:pPr>
              <w:pStyle w:val="Heading1"/>
            </w:pPr>
            <w:r>
              <w:t>The school is holding a charity fund drive. All students are asked to bring in a small donation. ($5)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C91A08" w14:textId="091B8B82" w:rsidR="005243F7" w:rsidRDefault="004B10C6" w:rsidP="00F01CCE">
            <w:pPr>
              <w:pStyle w:val="Heading3"/>
              <w:jc w:val="center"/>
            </w:pPr>
            <w:r>
              <w:t>School 10</w:t>
            </w:r>
          </w:p>
          <w:p w14:paraId="58F8961F" w14:textId="6C5B488F" w:rsidR="005243F7" w:rsidRDefault="000F147C" w:rsidP="00F01CCE">
            <w:pPr>
              <w:pStyle w:val="Heading2"/>
            </w:pPr>
            <w:r>
              <w:t>Your child is in choir. For an upcoming concert, all choir students are buying the same special sweatshirt to wear. ($40)</w:t>
            </w:r>
          </w:p>
        </w:tc>
      </w:tr>
      <w:tr w:rsidR="005243F7" w14:paraId="1C43F0D2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D0866" w14:textId="3AA23ADF" w:rsidR="005243F7" w:rsidRDefault="004B10C6" w:rsidP="00F01CCE">
            <w:pPr>
              <w:pStyle w:val="Heading3"/>
              <w:jc w:val="center"/>
            </w:pPr>
            <w:r>
              <w:t>School 11</w:t>
            </w:r>
          </w:p>
          <w:p w14:paraId="42781F20" w14:textId="52FA35F3" w:rsidR="005243F7" w:rsidRPr="00CD781C" w:rsidRDefault="000F147C" w:rsidP="00F01CCE">
            <w:pPr>
              <w:pStyle w:val="Heading1"/>
            </w:pPr>
            <w:r>
              <w:t>Your child needs to bring a gift to their holiday party gift exchange. ($10)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EE1F3" w14:textId="3A1D86EC" w:rsidR="005243F7" w:rsidRDefault="004B10C6" w:rsidP="00F01CCE">
            <w:pPr>
              <w:pStyle w:val="Heading3"/>
              <w:jc w:val="center"/>
            </w:pPr>
            <w:r>
              <w:t>School 12</w:t>
            </w:r>
          </w:p>
          <w:p w14:paraId="0E3EDA28" w14:textId="30D9B630" w:rsidR="005243F7" w:rsidRPr="000F147C" w:rsidRDefault="000F147C" w:rsidP="00F01CCE">
            <w:pPr>
              <w:pStyle w:val="Heading2"/>
              <w:rPr>
                <w:sz w:val="22"/>
                <w:szCs w:val="22"/>
              </w:rPr>
            </w:pPr>
            <w:r w:rsidRPr="000F147C">
              <w:rPr>
                <w:sz w:val="22"/>
                <w:szCs w:val="22"/>
              </w:rPr>
              <w:t>Your child is going on a school trip to the Science Museum. They are responsible for lunch and a portion of the ticket cost. ($10 ticket, $15 lunch)</w:t>
            </w:r>
          </w:p>
        </w:tc>
      </w:tr>
      <w:tr w:rsidR="005243F7" w14:paraId="00F8BD90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55884B" w14:textId="2F59E4C3" w:rsidR="005243F7" w:rsidRDefault="004B10C6" w:rsidP="00F01CCE">
            <w:pPr>
              <w:pStyle w:val="Heading3"/>
              <w:jc w:val="center"/>
            </w:pPr>
            <w:r>
              <w:lastRenderedPageBreak/>
              <w:t>School 13</w:t>
            </w:r>
          </w:p>
          <w:p w14:paraId="6F5A9F27" w14:textId="56206E19" w:rsidR="005243F7" w:rsidRPr="00CD781C" w:rsidRDefault="000F147C" w:rsidP="00F01CCE">
            <w:pPr>
              <w:pStyle w:val="Heading1"/>
            </w:pPr>
            <w:r>
              <w:t>Your child’s class is collecting for a food drive. ($1 per item donated)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88951" w14:textId="66BB8BCB" w:rsidR="005243F7" w:rsidRDefault="004B10C6" w:rsidP="00F01CCE">
            <w:pPr>
              <w:pStyle w:val="Heading3"/>
              <w:jc w:val="center"/>
            </w:pPr>
            <w:r>
              <w:t>School 14</w:t>
            </w:r>
          </w:p>
          <w:p w14:paraId="30D89C81" w14:textId="40429786" w:rsidR="005243F7" w:rsidRDefault="000F147C" w:rsidP="00F01CCE">
            <w:pPr>
              <w:pStyle w:val="Heading2"/>
            </w:pPr>
            <w:r>
              <w:t>School is about to start and your child needs supplies. ($30/child not including backpack)</w:t>
            </w:r>
          </w:p>
        </w:tc>
      </w:tr>
      <w:tr w:rsidR="005243F7" w14:paraId="36496277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8CE65F" w14:textId="717B1651" w:rsidR="005243F7" w:rsidRDefault="004B10C6" w:rsidP="00F01CCE">
            <w:pPr>
              <w:pStyle w:val="Heading3"/>
              <w:jc w:val="center"/>
            </w:pPr>
            <w:r>
              <w:t>School 15</w:t>
            </w:r>
          </w:p>
          <w:p w14:paraId="756EB907" w14:textId="54740A03" w:rsidR="005243F7" w:rsidRPr="00CD781C" w:rsidRDefault="000F147C" w:rsidP="00F01CCE">
            <w:pPr>
              <w:pStyle w:val="Heading1"/>
            </w:pPr>
            <w:r>
              <w:t>The whole class is going on a weekend trip to the Environmental Center. ($30)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BD4A23" w14:textId="74071D92" w:rsidR="005243F7" w:rsidRDefault="004B10C6" w:rsidP="00F01CCE">
            <w:pPr>
              <w:pStyle w:val="Heading3"/>
              <w:jc w:val="center"/>
            </w:pPr>
            <w:r>
              <w:t>School 16</w:t>
            </w:r>
          </w:p>
          <w:p w14:paraId="7FD1FFA5" w14:textId="77ACD80A" w:rsidR="005243F7" w:rsidRDefault="000F147C" w:rsidP="00F01CCE">
            <w:pPr>
              <w:pStyle w:val="Heading2"/>
            </w:pPr>
            <w:r>
              <w:t>School pictures are happening today. ($20 cheapest package)</w:t>
            </w:r>
          </w:p>
        </w:tc>
      </w:tr>
      <w:tr w:rsidR="005243F7" w14:paraId="5575794C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533D15" w14:textId="3E7FB65E" w:rsidR="005243F7" w:rsidRDefault="004B10C6" w:rsidP="00F01CCE">
            <w:pPr>
              <w:pStyle w:val="Heading3"/>
              <w:jc w:val="center"/>
            </w:pPr>
            <w:r>
              <w:t>School 17</w:t>
            </w:r>
          </w:p>
          <w:p w14:paraId="6C5B1DE7" w14:textId="35C2684D" w:rsidR="005243F7" w:rsidRPr="00CD781C" w:rsidRDefault="000F147C" w:rsidP="00F01CCE">
            <w:pPr>
              <w:pStyle w:val="Heading1"/>
            </w:pPr>
            <w:r>
              <w:t>It is your child’s birthday. Typically, students bring treats for the class on their birthdays. ($20)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97077F" w14:textId="08D4AF1F" w:rsidR="005243F7" w:rsidRDefault="004B10C6" w:rsidP="00F01CCE">
            <w:pPr>
              <w:pStyle w:val="Heading3"/>
              <w:jc w:val="center"/>
            </w:pPr>
            <w:r>
              <w:t>School 18</w:t>
            </w:r>
          </w:p>
          <w:p w14:paraId="03079897" w14:textId="1E6077C6" w:rsidR="005243F7" w:rsidRDefault="000F147C" w:rsidP="00F01CCE">
            <w:pPr>
              <w:pStyle w:val="Heading2"/>
            </w:pPr>
            <w:r>
              <w:t>The school is collecting for the United Way. Your child brings home a canister to fill with loose change.</w:t>
            </w:r>
          </w:p>
        </w:tc>
      </w:tr>
      <w:tr w:rsidR="005243F7" w14:paraId="641117B5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B4B68" w14:textId="592CDD6A" w:rsidR="005243F7" w:rsidRDefault="004B10C6" w:rsidP="00F01CCE">
            <w:pPr>
              <w:pStyle w:val="Heading3"/>
              <w:jc w:val="center"/>
            </w:pPr>
            <w:r>
              <w:t>School 19</w:t>
            </w:r>
          </w:p>
          <w:p w14:paraId="2A488363" w14:textId="48EBA962" w:rsidR="005243F7" w:rsidRPr="00CD781C" w:rsidRDefault="00F324E7" w:rsidP="00F01CCE">
            <w:pPr>
              <w:pStyle w:val="Heading1"/>
            </w:pPr>
            <w:r>
              <w:t>Your child has a snow day. You must find childcare or call in to work.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E5460E" w14:textId="7C066514" w:rsidR="005243F7" w:rsidRDefault="004B10C6" w:rsidP="00F01CCE">
            <w:pPr>
              <w:pStyle w:val="Heading3"/>
              <w:jc w:val="center"/>
            </w:pPr>
            <w:r>
              <w:t>School 20</w:t>
            </w:r>
          </w:p>
          <w:p w14:paraId="08BD5FCE" w14:textId="4F15B92E" w:rsidR="005243F7" w:rsidRDefault="00F324E7" w:rsidP="00F01CCE">
            <w:pPr>
              <w:pStyle w:val="Heading2"/>
            </w:pPr>
            <w:r>
              <w:t>Your child has passed their driving test and must pay a fee to receive their license. ($16)</w:t>
            </w:r>
          </w:p>
        </w:tc>
      </w:tr>
      <w:tr w:rsidR="005243F7" w14:paraId="544236F7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76B98" w14:textId="4C4CE5AA" w:rsidR="005243F7" w:rsidRDefault="004B10C6" w:rsidP="00F01CCE">
            <w:pPr>
              <w:pStyle w:val="Heading3"/>
              <w:jc w:val="center"/>
            </w:pPr>
            <w:r>
              <w:t>School 21</w:t>
            </w:r>
          </w:p>
          <w:p w14:paraId="43779530" w14:textId="4CD504EF" w:rsidR="005243F7" w:rsidRPr="00CD781C" w:rsidRDefault="00F324E7" w:rsidP="00F01CCE">
            <w:pPr>
              <w:pStyle w:val="Heading1"/>
            </w:pPr>
            <w:r>
              <w:t>Your child would like a book from the order form provided in class. ($10)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A32CB9" w14:textId="58E2FD0C" w:rsidR="005243F7" w:rsidRDefault="004B10C6" w:rsidP="00F01CCE">
            <w:pPr>
              <w:pStyle w:val="Heading3"/>
              <w:jc w:val="center"/>
            </w:pPr>
            <w:r>
              <w:t>School 22</w:t>
            </w:r>
          </w:p>
          <w:p w14:paraId="57F7B0B0" w14:textId="40031734" w:rsidR="005243F7" w:rsidRDefault="00F324E7" w:rsidP="00F01CCE">
            <w:pPr>
              <w:pStyle w:val="Heading2"/>
            </w:pPr>
            <w:r>
              <w:t xml:space="preserve">You are helping your child with a school project which requires a </w:t>
            </w:r>
            <w:proofErr w:type="gramStart"/>
            <w:r>
              <w:t>tri-fold</w:t>
            </w:r>
            <w:proofErr w:type="gramEnd"/>
            <w:r>
              <w:t xml:space="preserve"> posterboard and a pack of markers. ($25)</w:t>
            </w:r>
          </w:p>
        </w:tc>
      </w:tr>
      <w:tr w:rsidR="005243F7" w14:paraId="27DAC5C5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37235" w14:textId="2CA9F0E1" w:rsidR="005243F7" w:rsidRDefault="004B10C6" w:rsidP="00F01CCE">
            <w:pPr>
              <w:pStyle w:val="Heading3"/>
              <w:jc w:val="center"/>
            </w:pPr>
            <w:r>
              <w:t>School 23</w:t>
            </w:r>
          </w:p>
          <w:p w14:paraId="358111E1" w14:textId="2AA452FB" w:rsidR="005243F7" w:rsidRPr="00CD781C" w:rsidRDefault="00F324E7" w:rsidP="00F01CCE">
            <w:pPr>
              <w:pStyle w:val="Heading1"/>
            </w:pPr>
            <w:r>
              <w:t>You found a pair of snow pants on sale. ($15)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97A82D" w14:textId="6D57F2FA" w:rsidR="005243F7" w:rsidRDefault="004B10C6" w:rsidP="00F01CCE">
            <w:pPr>
              <w:pStyle w:val="Heading3"/>
              <w:jc w:val="center"/>
            </w:pPr>
            <w:r>
              <w:t>School 24</w:t>
            </w:r>
          </w:p>
          <w:p w14:paraId="5C1B8C1B" w14:textId="1F77ACEC" w:rsidR="005243F7" w:rsidRDefault="00F324E7" w:rsidP="00F01CCE">
            <w:pPr>
              <w:pStyle w:val="Heading2"/>
            </w:pPr>
            <w:r>
              <w:t>Your child needs materials for a science project ($20)</w:t>
            </w:r>
          </w:p>
        </w:tc>
      </w:tr>
      <w:tr w:rsidR="00F324E7" w14:paraId="02481A80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62A710" w14:textId="1CA36359" w:rsidR="00F324E7" w:rsidRDefault="005E3665" w:rsidP="00F01CCE">
            <w:pPr>
              <w:pStyle w:val="Heading3"/>
              <w:jc w:val="center"/>
            </w:pPr>
            <w:r>
              <w:lastRenderedPageBreak/>
              <w:t>Transportation 1</w:t>
            </w:r>
          </w:p>
          <w:p w14:paraId="35AFF957" w14:textId="091D9FBC" w:rsidR="00F324E7" w:rsidRPr="00CD781C" w:rsidRDefault="005E3665" w:rsidP="00F01CCE">
            <w:pPr>
              <w:pStyle w:val="Heading1"/>
            </w:pPr>
            <w:r>
              <w:t>Your friend loaned you money for repairs. You must pay them back. ($30/month)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FD4111" w14:textId="20AA76C6" w:rsidR="00F324E7" w:rsidRDefault="005E3665" w:rsidP="00F01CCE">
            <w:pPr>
              <w:pStyle w:val="Heading3"/>
              <w:jc w:val="center"/>
            </w:pPr>
            <w:r>
              <w:t>Transportation 2</w:t>
            </w:r>
          </w:p>
          <w:p w14:paraId="20B60770" w14:textId="009CBFFC" w:rsidR="00F324E7" w:rsidRDefault="005E3665" w:rsidP="00F01CCE">
            <w:pPr>
              <w:pStyle w:val="Heading2"/>
            </w:pPr>
            <w:r>
              <w:t>Your headlight is out. You have already received one warning about it. ($100 to fix)</w:t>
            </w:r>
          </w:p>
        </w:tc>
      </w:tr>
      <w:tr w:rsidR="00F324E7" w14:paraId="1D59D92F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D4691" w14:textId="2FEA9678" w:rsidR="00F324E7" w:rsidRDefault="005E3665" w:rsidP="00F01CCE">
            <w:pPr>
              <w:pStyle w:val="Heading3"/>
              <w:jc w:val="center"/>
            </w:pPr>
            <w:r>
              <w:t>Transportation 3</w:t>
            </w:r>
          </w:p>
          <w:p w14:paraId="1AF8E6A5" w14:textId="23329398" w:rsidR="00F324E7" w:rsidRPr="00CD781C" w:rsidRDefault="005E3665" w:rsidP="00F01CCE">
            <w:pPr>
              <w:pStyle w:val="Heading1"/>
            </w:pPr>
            <w:r>
              <w:t>Your bumper is hanging loose. You can “fix” it with duct tape and bungee cords ($35)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B51ABC" w14:textId="36DA5648" w:rsidR="00F324E7" w:rsidRDefault="005E3665" w:rsidP="00F01CCE">
            <w:pPr>
              <w:pStyle w:val="Heading3"/>
              <w:jc w:val="center"/>
            </w:pPr>
            <w:r>
              <w:t>Transportation 4</w:t>
            </w:r>
          </w:p>
          <w:p w14:paraId="13CF937D" w14:textId="2B84DBC7" w:rsidR="00F324E7" w:rsidRDefault="005E3665" w:rsidP="00F01CCE">
            <w:pPr>
              <w:pStyle w:val="Heading2"/>
            </w:pPr>
            <w:r>
              <w:t>The latch on the door of your car doesn’t work. You can hold the door closed with a bungee cord. ($5)</w:t>
            </w:r>
          </w:p>
        </w:tc>
      </w:tr>
      <w:tr w:rsidR="00F324E7" w14:paraId="77772C0A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DB173" w14:textId="2F18DD7F" w:rsidR="00F324E7" w:rsidRDefault="005E3665" w:rsidP="00F01CCE">
            <w:pPr>
              <w:pStyle w:val="Heading3"/>
              <w:jc w:val="center"/>
            </w:pPr>
            <w:r>
              <w:t>Transportation 5</w:t>
            </w:r>
          </w:p>
          <w:p w14:paraId="2BBD464C" w14:textId="6AADB5C2" w:rsidR="00F324E7" w:rsidRPr="00CD781C" w:rsidRDefault="005E3665" w:rsidP="00F01CCE">
            <w:pPr>
              <w:pStyle w:val="Heading1"/>
            </w:pPr>
            <w:r>
              <w:t>You get a flat tire and buy a single new one at Walmart. This will result in repairs sometime in the future. ($70)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3E89F5" w14:textId="545945A9" w:rsidR="00F324E7" w:rsidRDefault="005E3665" w:rsidP="00F01CCE">
            <w:pPr>
              <w:pStyle w:val="Heading3"/>
              <w:jc w:val="center"/>
            </w:pPr>
            <w:r>
              <w:t>Transportation 6</w:t>
            </w:r>
          </w:p>
          <w:p w14:paraId="553F4642" w14:textId="693FC314" w:rsidR="00F324E7" w:rsidRDefault="005E3665" w:rsidP="00F01CCE">
            <w:pPr>
              <w:pStyle w:val="Heading2"/>
            </w:pPr>
            <w:r>
              <w:t>Your brakes need replacing. ($500)</w:t>
            </w:r>
          </w:p>
        </w:tc>
      </w:tr>
      <w:tr w:rsidR="00F324E7" w14:paraId="306A1A6B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E16236" w14:textId="4F2CD24D" w:rsidR="00F324E7" w:rsidRDefault="005E3665" w:rsidP="00F01CCE">
            <w:pPr>
              <w:pStyle w:val="Heading3"/>
              <w:jc w:val="center"/>
            </w:pPr>
            <w:r>
              <w:t>Transportation 7</w:t>
            </w:r>
          </w:p>
          <w:p w14:paraId="2E817EB8" w14:textId="4F1665BF" w:rsidR="00F324E7" w:rsidRPr="00CD781C" w:rsidRDefault="00843D03" w:rsidP="00F01CCE">
            <w:pPr>
              <w:pStyle w:val="Heading1"/>
            </w:pPr>
            <w:r>
              <w:t>The starter in your car needs to be replaced. You buy the part and do it yourself. ($90)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72F29" w14:textId="77E01B1E" w:rsidR="00F324E7" w:rsidRDefault="005E3665" w:rsidP="00F01CCE">
            <w:pPr>
              <w:pStyle w:val="Heading3"/>
              <w:jc w:val="center"/>
            </w:pPr>
            <w:r>
              <w:t>Transportation 8</w:t>
            </w:r>
          </w:p>
          <w:p w14:paraId="18091B54" w14:textId="13ED4C4F" w:rsidR="00F324E7" w:rsidRDefault="00843D03" w:rsidP="00F01CCE">
            <w:pPr>
              <w:pStyle w:val="Heading2"/>
            </w:pPr>
            <w:r>
              <w:t>The door handle mechanism of your car is broken. ($100 to fix)</w:t>
            </w:r>
          </w:p>
        </w:tc>
      </w:tr>
      <w:tr w:rsidR="00F324E7" w14:paraId="742D7751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84377C" w14:textId="5E0600B5" w:rsidR="00F324E7" w:rsidRDefault="005E3665" w:rsidP="00F01CCE">
            <w:pPr>
              <w:pStyle w:val="Heading3"/>
              <w:jc w:val="center"/>
            </w:pPr>
            <w:r>
              <w:t>Transportation 9</w:t>
            </w:r>
          </w:p>
          <w:p w14:paraId="78518E39" w14:textId="4B9AC270" w:rsidR="00F324E7" w:rsidRPr="00CD781C" w:rsidRDefault="00843D03" w:rsidP="00F01CCE">
            <w:pPr>
              <w:pStyle w:val="Heading1"/>
            </w:pPr>
            <w:r>
              <w:t>The battery in your car died. ($150)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A1C69" w14:textId="5C96863A" w:rsidR="00F324E7" w:rsidRDefault="005E3665" w:rsidP="00F01CCE">
            <w:pPr>
              <w:pStyle w:val="Heading3"/>
              <w:jc w:val="center"/>
            </w:pPr>
            <w:r>
              <w:t>Transportation 10</w:t>
            </w:r>
          </w:p>
          <w:p w14:paraId="43B0E427" w14:textId="68798649" w:rsidR="00F324E7" w:rsidRDefault="00843D03" w:rsidP="00F01CCE">
            <w:pPr>
              <w:pStyle w:val="Heading2"/>
            </w:pPr>
            <w:r>
              <w:t>You drive over a nail. Patching the tire takes multiple tries. ($30)</w:t>
            </w:r>
          </w:p>
        </w:tc>
      </w:tr>
      <w:tr w:rsidR="00F324E7" w14:paraId="0993E39A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4765C0" w14:textId="5D5E4320" w:rsidR="00F324E7" w:rsidRDefault="005E3665" w:rsidP="00F01CCE">
            <w:pPr>
              <w:pStyle w:val="Heading3"/>
              <w:jc w:val="center"/>
            </w:pPr>
            <w:r>
              <w:t>Transportation 11</w:t>
            </w:r>
          </w:p>
          <w:p w14:paraId="41172C06" w14:textId="67CE160B" w:rsidR="00F324E7" w:rsidRPr="00CD781C" w:rsidRDefault="00843D03" w:rsidP="00F01CCE">
            <w:pPr>
              <w:pStyle w:val="Heading1"/>
            </w:pPr>
            <w:r>
              <w:t>You get a minor speeding ticket. ($120)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0C1A4" w14:textId="0EBB40ED" w:rsidR="00F324E7" w:rsidRDefault="005E3665" w:rsidP="00F01CCE">
            <w:pPr>
              <w:pStyle w:val="Heading3"/>
              <w:jc w:val="center"/>
            </w:pPr>
            <w:r>
              <w:t>Transportation 12</w:t>
            </w:r>
          </w:p>
          <w:p w14:paraId="051173CB" w14:textId="6BAB6558" w:rsidR="00F324E7" w:rsidRDefault="00843D03" w:rsidP="00F01CCE">
            <w:pPr>
              <w:pStyle w:val="Heading2"/>
            </w:pPr>
            <w:r>
              <w:t>You get a parking ticket. ($85)</w:t>
            </w:r>
          </w:p>
        </w:tc>
      </w:tr>
      <w:tr w:rsidR="00F324E7" w14:paraId="28E3BEFC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70DF42" w14:textId="49BCAA66" w:rsidR="00F324E7" w:rsidRDefault="005E3665" w:rsidP="00F01CCE">
            <w:pPr>
              <w:pStyle w:val="Heading3"/>
              <w:jc w:val="center"/>
            </w:pPr>
            <w:r>
              <w:lastRenderedPageBreak/>
              <w:t>Transportation 13</w:t>
            </w:r>
          </w:p>
          <w:p w14:paraId="7731ABE8" w14:textId="378399BF" w:rsidR="00F324E7" w:rsidRPr="00CD781C" w:rsidRDefault="00843D03" w:rsidP="00F01CCE">
            <w:pPr>
              <w:pStyle w:val="Heading1"/>
            </w:pPr>
            <w:r>
              <w:t>You get a major speeding ticket. ($220)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9CE7AE" w14:textId="49D4EC9D" w:rsidR="00F324E7" w:rsidRDefault="005E3665" w:rsidP="00F01CCE">
            <w:pPr>
              <w:pStyle w:val="Heading3"/>
              <w:jc w:val="center"/>
            </w:pPr>
            <w:r>
              <w:t>Transportation 14</w:t>
            </w:r>
          </w:p>
          <w:p w14:paraId="6970D68D" w14:textId="382CEC2D" w:rsidR="00F324E7" w:rsidRDefault="00843D03" w:rsidP="00F01CCE">
            <w:pPr>
              <w:pStyle w:val="Heading2"/>
            </w:pPr>
            <w:r>
              <w:t>The alternator in your car breaks. You buy the part and install it yourself. ($250)</w:t>
            </w:r>
          </w:p>
        </w:tc>
      </w:tr>
      <w:tr w:rsidR="00F324E7" w14:paraId="24878E4C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228245" w14:textId="6232CB6F" w:rsidR="00F324E7" w:rsidRDefault="005E3665" w:rsidP="00F01CCE">
            <w:pPr>
              <w:pStyle w:val="Heading3"/>
              <w:jc w:val="center"/>
            </w:pPr>
            <w:r>
              <w:t>Transportation 15</w:t>
            </w:r>
          </w:p>
          <w:p w14:paraId="7AEC57CC" w14:textId="6CE3F0EC" w:rsidR="00F324E7" w:rsidRPr="00CD781C" w:rsidRDefault="00843D03" w:rsidP="00F01CCE">
            <w:pPr>
              <w:pStyle w:val="Heading1"/>
            </w:pPr>
            <w:r>
              <w:t>You need a new gas cap. ($10)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118EE" w14:textId="2D38C79B" w:rsidR="00F324E7" w:rsidRDefault="005E3665" w:rsidP="00F01CCE">
            <w:pPr>
              <w:pStyle w:val="Heading3"/>
              <w:jc w:val="center"/>
            </w:pPr>
            <w:r>
              <w:t>Transportation 16</w:t>
            </w:r>
          </w:p>
          <w:p w14:paraId="57564AFC" w14:textId="54EB38A1" w:rsidR="00F324E7" w:rsidRDefault="00843D03" w:rsidP="00F01CCE">
            <w:pPr>
              <w:pStyle w:val="Heading2"/>
            </w:pPr>
            <w:r>
              <w:t>You drive more than expected and need an extra tank of gas. ($60)</w:t>
            </w:r>
          </w:p>
        </w:tc>
      </w:tr>
      <w:tr w:rsidR="00F324E7" w14:paraId="30219A0A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AD0E6" w14:textId="5A9AA531" w:rsidR="00F324E7" w:rsidRDefault="005E3665" w:rsidP="00F01CCE">
            <w:pPr>
              <w:pStyle w:val="Heading3"/>
              <w:jc w:val="center"/>
            </w:pPr>
            <w:r>
              <w:t>Transportation 17</w:t>
            </w:r>
          </w:p>
          <w:p w14:paraId="3FDCF8D9" w14:textId="0985DB22" w:rsidR="00F324E7" w:rsidRPr="00CD781C" w:rsidRDefault="00843D03" w:rsidP="00F01CCE">
            <w:pPr>
              <w:pStyle w:val="Heading1"/>
            </w:pPr>
            <w:r>
              <w:t>You bring your car in to replace the timing belt and for a general tune-up. ($350)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368E3" w14:textId="41F20090" w:rsidR="00F324E7" w:rsidRDefault="005E3665" w:rsidP="00F01CCE">
            <w:pPr>
              <w:pStyle w:val="Heading3"/>
              <w:jc w:val="center"/>
            </w:pPr>
            <w:r>
              <w:t>Transportation 18</w:t>
            </w:r>
          </w:p>
          <w:p w14:paraId="041B8DF5" w14:textId="2F42D057" w:rsidR="00F324E7" w:rsidRDefault="00843D03" w:rsidP="00F01CCE">
            <w:pPr>
              <w:pStyle w:val="Heading2"/>
            </w:pPr>
            <w:r>
              <w:t>The muffler of your car fell off. ($180 to replace)</w:t>
            </w:r>
          </w:p>
        </w:tc>
      </w:tr>
      <w:tr w:rsidR="00F324E7" w14:paraId="56D3B3BD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1F47A7" w14:textId="3ABB1222" w:rsidR="00F324E7" w:rsidRDefault="005E3665" w:rsidP="00F01CCE">
            <w:pPr>
              <w:pStyle w:val="Heading3"/>
              <w:jc w:val="center"/>
            </w:pPr>
            <w:r>
              <w:t>Transportation 19</w:t>
            </w:r>
          </w:p>
          <w:p w14:paraId="0F0C993A" w14:textId="40F5718E" w:rsidR="00F324E7" w:rsidRPr="00CD781C" w:rsidRDefault="00843D03" w:rsidP="00F01CCE">
            <w:pPr>
              <w:pStyle w:val="Heading1"/>
            </w:pPr>
            <w:r>
              <w:t>The water pumps and hoses in your car need replacing. ($500)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F0B74" w14:textId="70841DEE" w:rsidR="00F324E7" w:rsidRDefault="005E3665" w:rsidP="00F01CCE">
            <w:pPr>
              <w:pStyle w:val="Heading3"/>
              <w:jc w:val="center"/>
            </w:pPr>
            <w:r>
              <w:t>Transportation 20</w:t>
            </w:r>
          </w:p>
          <w:p w14:paraId="6647429F" w14:textId="7B24A585" w:rsidR="00F324E7" w:rsidRDefault="00151E95" w:rsidP="00F01CCE">
            <w:pPr>
              <w:pStyle w:val="Heading2"/>
            </w:pPr>
            <w:r>
              <w:t>Your car needs an oil change. ($70)</w:t>
            </w:r>
          </w:p>
        </w:tc>
      </w:tr>
      <w:tr w:rsidR="00F324E7" w14:paraId="03C58D6C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A33BAB" w14:textId="2C382239" w:rsidR="00F324E7" w:rsidRDefault="005E3665" w:rsidP="00F01CCE">
            <w:pPr>
              <w:pStyle w:val="Heading3"/>
              <w:jc w:val="center"/>
            </w:pPr>
            <w:r>
              <w:t>Transportation 21</w:t>
            </w:r>
          </w:p>
          <w:p w14:paraId="1B34D914" w14:textId="1AFC3AD4" w:rsidR="00F324E7" w:rsidRPr="00CD781C" w:rsidRDefault="00151E95" w:rsidP="00F01CCE">
            <w:pPr>
              <w:pStyle w:val="Heading1"/>
            </w:pPr>
            <w:r>
              <w:t>Your registration tabs are out of date. ($100)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789275" w14:textId="5D593F7E" w:rsidR="00F324E7" w:rsidRDefault="005E3665" w:rsidP="00F01CCE">
            <w:pPr>
              <w:pStyle w:val="Heading3"/>
              <w:jc w:val="center"/>
            </w:pPr>
            <w:r>
              <w:t>Transportation 22</w:t>
            </w:r>
          </w:p>
          <w:p w14:paraId="0D976335" w14:textId="5DB77200" w:rsidR="00F324E7" w:rsidRPr="00151E95" w:rsidRDefault="00151E95" w:rsidP="00F01CCE">
            <w:pPr>
              <w:pStyle w:val="Heading2"/>
              <w:rPr>
                <w:sz w:val="22"/>
                <w:szCs w:val="22"/>
              </w:rPr>
            </w:pPr>
            <w:r w:rsidRPr="00151E95">
              <w:rPr>
                <w:sz w:val="22"/>
                <w:szCs w:val="22"/>
              </w:rPr>
              <w:t>Your car is broken down. You will need to either rideshare or ride with a neighbor to all appointments and other destinations. ($5/trip until car is fixed or a new one is purchased)</w:t>
            </w:r>
          </w:p>
        </w:tc>
      </w:tr>
      <w:tr w:rsidR="00F324E7" w14:paraId="497889FF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CF1F4E" w14:textId="038AFD63" w:rsidR="00F324E7" w:rsidRDefault="005E3665" w:rsidP="00F01CCE">
            <w:pPr>
              <w:pStyle w:val="Heading3"/>
              <w:jc w:val="center"/>
            </w:pPr>
            <w:r>
              <w:t>Transportation 23</w:t>
            </w:r>
          </w:p>
          <w:p w14:paraId="40F0E095" w14:textId="0A1F9868" w:rsidR="00F324E7" w:rsidRPr="00CD781C" w:rsidRDefault="00151E95" w:rsidP="00F01CCE">
            <w:pPr>
              <w:pStyle w:val="Heading1"/>
            </w:pPr>
            <w:r>
              <w:t>Good news! Your car makes it to the end of the month with no problems!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48785" w14:textId="089104B5" w:rsidR="00F324E7" w:rsidRDefault="005E3665" w:rsidP="00F01CCE">
            <w:pPr>
              <w:pStyle w:val="Heading3"/>
              <w:jc w:val="center"/>
            </w:pPr>
            <w:r>
              <w:t>Transportation 24</w:t>
            </w:r>
          </w:p>
          <w:p w14:paraId="212FFFE4" w14:textId="413FBE03" w:rsidR="00F324E7" w:rsidRDefault="00151E95" w:rsidP="00F01CCE">
            <w:pPr>
              <w:pStyle w:val="Heading2"/>
            </w:pPr>
            <w:r>
              <w:t>Your key fob battery has died. ($10 to replace)</w:t>
            </w:r>
          </w:p>
        </w:tc>
      </w:tr>
      <w:tr w:rsidR="00F324E7" w14:paraId="1944A1EA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C3A4B7" w14:textId="7262C906" w:rsidR="00F324E7" w:rsidRDefault="005E3665" w:rsidP="00F01CCE">
            <w:pPr>
              <w:pStyle w:val="Heading3"/>
              <w:jc w:val="center"/>
            </w:pPr>
            <w:r>
              <w:lastRenderedPageBreak/>
              <w:t>Transportation 25</w:t>
            </w:r>
          </w:p>
          <w:p w14:paraId="3392F2F9" w14:textId="57645D27" w:rsidR="00F324E7" w:rsidRPr="00CD781C" w:rsidRDefault="00151E95" w:rsidP="00F01CCE">
            <w:pPr>
              <w:pStyle w:val="Heading1"/>
            </w:pPr>
            <w:r>
              <w:t>A rock hit your windshield and chipped it. ($100 to fix before the whole windshield cracks)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8002EA" w14:textId="4609F10C" w:rsidR="00F324E7" w:rsidRDefault="005E3665" w:rsidP="00F01CCE">
            <w:pPr>
              <w:pStyle w:val="Heading3"/>
              <w:jc w:val="center"/>
            </w:pPr>
            <w:r>
              <w:t>Transportation 26</w:t>
            </w:r>
          </w:p>
          <w:p w14:paraId="74FC9748" w14:textId="6AC730EF" w:rsidR="00F324E7" w:rsidRDefault="00151E95" w:rsidP="00F01CCE">
            <w:pPr>
              <w:pStyle w:val="Heading2"/>
            </w:pPr>
            <w:r>
              <w:t>Your license is up for renewal. ($60)</w:t>
            </w:r>
          </w:p>
        </w:tc>
      </w:tr>
      <w:tr w:rsidR="00F324E7" w14:paraId="70216CD9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04521D" w14:textId="42DDE8CD" w:rsidR="00F324E7" w:rsidRDefault="005E3665" w:rsidP="00F01CCE">
            <w:pPr>
              <w:pStyle w:val="Heading3"/>
              <w:jc w:val="center"/>
            </w:pPr>
            <w:r>
              <w:t>Transportation 27</w:t>
            </w:r>
          </w:p>
          <w:p w14:paraId="35CF2702" w14:textId="7E3F9D57" w:rsidR="00F324E7" w:rsidRPr="00CD781C" w:rsidRDefault="00151E95" w:rsidP="00F01CCE">
            <w:pPr>
              <w:pStyle w:val="Heading1"/>
            </w:pPr>
            <w:r>
              <w:t>You need a new clutch, as well as several other small repairs. ($750)</w:t>
            </w:r>
          </w:p>
        </w:tc>
        <w:tc>
          <w:tcPr>
            <w:tcW w:w="5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1856F5" w14:textId="3CC270C1" w:rsidR="00F324E7" w:rsidRDefault="005E3665" w:rsidP="00F01CCE">
            <w:pPr>
              <w:pStyle w:val="Heading3"/>
              <w:jc w:val="center"/>
            </w:pPr>
            <w:r>
              <w:t>Transportation 28</w:t>
            </w:r>
          </w:p>
          <w:p w14:paraId="2BCCF00A" w14:textId="28C4FC99" w:rsidR="00F324E7" w:rsidRDefault="00151E95" w:rsidP="00F01CCE">
            <w:pPr>
              <w:pStyle w:val="Heading2"/>
            </w:pPr>
            <w:r>
              <w:t>You lost your car key and do not have a spare. ($60 to replace)</w:t>
            </w:r>
          </w:p>
        </w:tc>
      </w:tr>
      <w:tr w:rsidR="00F324E7" w14:paraId="6E033FC3" w14:textId="77777777" w:rsidTr="00FD104C">
        <w:trPr>
          <w:gridAfter w:val="2"/>
          <w:wAfter w:w="10082" w:type="dxa"/>
          <w:trHeight w:val="2016"/>
        </w:trPr>
        <w:tc>
          <w:tcPr>
            <w:tcW w:w="519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59AA08" w14:textId="5046F75B" w:rsidR="00F324E7" w:rsidRDefault="005E3665" w:rsidP="00F01CCE">
            <w:pPr>
              <w:pStyle w:val="Heading3"/>
              <w:jc w:val="center"/>
            </w:pPr>
            <w:r>
              <w:t>Transportation 29</w:t>
            </w:r>
          </w:p>
          <w:p w14:paraId="03DCCFA6" w14:textId="0EBEB2A6" w:rsidR="00F324E7" w:rsidRPr="00CD781C" w:rsidRDefault="00AB75E7" w:rsidP="00F01CCE">
            <w:pPr>
              <w:pStyle w:val="Heading1"/>
            </w:pPr>
            <w:r>
              <w:t>Your tires are bald and dangerous to drive on. ($600 to replace all 4)</w:t>
            </w:r>
          </w:p>
        </w:tc>
        <w:tc>
          <w:tcPr>
            <w:tcW w:w="50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6C582" w14:textId="25D8B14F" w:rsidR="00F324E7" w:rsidRDefault="005E3665" w:rsidP="00F01CCE">
            <w:pPr>
              <w:pStyle w:val="Heading3"/>
              <w:jc w:val="center"/>
            </w:pPr>
            <w:r>
              <w:t>Transportation 30</w:t>
            </w:r>
          </w:p>
          <w:p w14:paraId="09A3DA88" w14:textId="341F7327" w:rsidR="00F324E7" w:rsidRDefault="00AB75E7" w:rsidP="00F01CCE">
            <w:pPr>
              <w:pStyle w:val="Heading2"/>
            </w:pPr>
            <w:r>
              <w:t>You replace the radiator and hoses in your car. ($300)</w:t>
            </w:r>
          </w:p>
        </w:tc>
      </w:tr>
    </w:tbl>
    <w:p w14:paraId="7A33B78E" w14:textId="4A788EC4" w:rsidR="005243F7" w:rsidRDefault="005243F7" w:rsidP="00C023F4">
      <w:pPr>
        <w:spacing w:line="168" w:lineRule="auto"/>
        <w:rPr>
          <w:sz w:val="10"/>
          <w:szCs w:val="10"/>
        </w:rPr>
      </w:pPr>
    </w:p>
    <w:p w14:paraId="02F6A084" w14:textId="297A2C4A" w:rsidR="00B13BB8" w:rsidRPr="00C023F4" w:rsidRDefault="00B13BB8" w:rsidP="00AB75E7">
      <w:pPr>
        <w:spacing w:after="70" w:line="240" w:lineRule="auto"/>
        <w:rPr>
          <w:sz w:val="10"/>
          <w:szCs w:val="10"/>
        </w:rPr>
      </w:pPr>
    </w:p>
    <w:sectPr w:rsidR="00B13BB8" w:rsidRPr="00C023F4" w:rsidSect="009E7450">
      <w:pgSz w:w="12240" w:h="15840"/>
      <w:pgMar w:top="576" w:right="1080" w:bottom="360" w:left="108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280D8" w14:textId="77777777" w:rsidR="00221538" w:rsidRDefault="00221538" w:rsidP="000C3AC1">
      <w:pPr>
        <w:spacing w:line="240" w:lineRule="auto"/>
      </w:pPr>
      <w:r>
        <w:separator/>
      </w:r>
    </w:p>
  </w:endnote>
  <w:endnote w:type="continuationSeparator" w:id="0">
    <w:p w14:paraId="52F187AB" w14:textId="77777777" w:rsidR="00221538" w:rsidRDefault="00221538" w:rsidP="000C3A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E2BDB5" w14:textId="77777777" w:rsidR="00221538" w:rsidRDefault="00221538" w:rsidP="000C3AC1">
      <w:pPr>
        <w:spacing w:line="240" w:lineRule="auto"/>
      </w:pPr>
      <w:r>
        <w:separator/>
      </w:r>
    </w:p>
  </w:footnote>
  <w:footnote w:type="continuationSeparator" w:id="0">
    <w:p w14:paraId="1FDE2206" w14:textId="77777777" w:rsidR="00221538" w:rsidRDefault="00221538" w:rsidP="000C3AC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3D7"/>
    <w:rsid w:val="00007622"/>
    <w:rsid w:val="00031AE1"/>
    <w:rsid w:val="000348F9"/>
    <w:rsid w:val="000826A4"/>
    <w:rsid w:val="0008436B"/>
    <w:rsid w:val="000A1AA1"/>
    <w:rsid w:val="000A6564"/>
    <w:rsid w:val="000B42DB"/>
    <w:rsid w:val="000C3AC1"/>
    <w:rsid w:val="000F147C"/>
    <w:rsid w:val="00104118"/>
    <w:rsid w:val="00114B2C"/>
    <w:rsid w:val="00123399"/>
    <w:rsid w:val="00130974"/>
    <w:rsid w:val="00130C78"/>
    <w:rsid w:val="00140A46"/>
    <w:rsid w:val="00151E95"/>
    <w:rsid w:val="00157DDD"/>
    <w:rsid w:val="00174333"/>
    <w:rsid w:val="001F1D6E"/>
    <w:rsid w:val="00210223"/>
    <w:rsid w:val="0021214D"/>
    <w:rsid w:val="00221538"/>
    <w:rsid w:val="00251D5B"/>
    <w:rsid w:val="00265A23"/>
    <w:rsid w:val="0027256D"/>
    <w:rsid w:val="00276547"/>
    <w:rsid w:val="00287C3D"/>
    <w:rsid w:val="002B01DA"/>
    <w:rsid w:val="002C1170"/>
    <w:rsid w:val="002C40E9"/>
    <w:rsid w:val="00303E6E"/>
    <w:rsid w:val="003147DA"/>
    <w:rsid w:val="003404E1"/>
    <w:rsid w:val="00341A63"/>
    <w:rsid w:val="00364B35"/>
    <w:rsid w:val="00391081"/>
    <w:rsid w:val="003B3865"/>
    <w:rsid w:val="003B5B38"/>
    <w:rsid w:val="003B7AAE"/>
    <w:rsid w:val="003C5D12"/>
    <w:rsid w:val="003F008B"/>
    <w:rsid w:val="003F5B38"/>
    <w:rsid w:val="00405DCC"/>
    <w:rsid w:val="0043447C"/>
    <w:rsid w:val="0044005B"/>
    <w:rsid w:val="00494E9B"/>
    <w:rsid w:val="004B10C6"/>
    <w:rsid w:val="00511577"/>
    <w:rsid w:val="005243F7"/>
    <w:rsid w:val="00533159"/>
    <w:rsid w:val="00562FFB"/>
    <w:rsid w:val="005927AD"/>
    <w:rsid w:val="00594BFF"/>
    <w:rsid w:val="005B66C4"/>
    <w:rsid w:val="005E3665"/>
    <w:rsid w:val="005E6C2E"/>
    <w:rsid w:val="005F0057"/>
    <w:rsid w:val="005F43B0"/>
    <w:rsid w:val="005F6113"/>
    <w:rsid w:val="00604F7C"/>
    <w:rsid w:val="0062281C"/>
    <w:rsid w:val="00624D6D"/>
    <w:rsid w:val="00645A2F"/>
    <w:rsid w:val="0065380B"/>
    <w:rsid w:val="00674EA0"/>
    <w:rsid w:val="00685717"/>
    <w:rsid w:val="0069283E"/>
    <w:rsid w:val="006973B2"/>
    <w:rsid w:val="006B30F5"/>
    <w:rsid w:val="006C0629"/>
    <w:rsid w:val="006C4C4B"/>
    <w:rsid w:val="006E04E2"/>
    <w:rsid w:val="006E4D51"/>
    <w:rsid w:val="006F0416"/>
    <w:rsid w:val="006F625E"/>
    <w:rsid w:val="0073133D"/>
    <w:rsid w:val="007348C8"/>
    <w:rsid w:val="00751286"/>
    <w:rsid w:val="0075448F"/>
    <w:rsid w:val="007D62A7"/>
    <w:rsid w:val="007E0703"/>
    <w:rsid w:val="007F4068"/>
    <w:rsid w:val="00806DD9"/>
    <w:rsid w:val="0081305A"/>
    <w:rsid w:val="00814BE4"/>
    <w:rsid w:val="00825924"/>
    <w:rsid w:val="00837884"/>
    <w:rsid w:val="0084168A"/>
    <w:rsid w:val="00843D03"/>
    <w:rsid w:val="0084769E"/>
    <w:rsid w:val="008554B9"/>
    <w:rsid w:val="00863248"/>
    <w:rsid w:val="008670A1"/>
    <w:rsid w:val="00890E46"/>
    <w:rsid w:val="008C53E1"/>
    <w:rsid w:val="008C5411"/>
    <w:rsid w:val="008D01CF"/>
    <w:rsid w:val="008E5FFC"/>
    <w:rsid w:val="00925494"/>
    <w:rsid w:val="0096639D"/>
    <w:rsid w:val="009A6482"/>
    <w:rsid w:val="009B068D"/>
    <w:rsid w:val="009B28C8"/>
    <w:rsid w:val="009E7450"/>
    <w:rsid w:val="00A14D49"/>
    <w:rsid w:val="00A17710"/>
    <w:rsid w:val="00A27765"/>
    <w:rsid w:val="00A65F9A"/>
    <w:rsid w:val="00A913F8"/>
    <w:rsid w:val="00A93EB4"/>
    <w:rsid w:val="00AB75E7"/>
    <w:rsid w:val="00AC13D7"/>
    <w:rsid w:val="00AE0BD6"/>
    <w:rsid w:val="00AE1277"/>
    <w:rsid w:val="00B13BB8"/>
    <w:rsid w:val="00B40195"/>
    <w:rsid w:val="00B5316E"/>
    <w:rsid w:val="00B7673C"/>
    <w:rsid w:val="00B77515"/>
    <w:rsid w:val="00BB057F"/>
    <w:rsid w:val="00BD3A65"/>
    <w:rsid w:val="00BE07A4"/>
    <w:rsid w:val="00C023F4"/>
    <w:rsid w:val="00C13DE6"/>
    <w:rsid w:val="00C262AC"/>
    <w:rsid w:val="00C413C6"/>
    <w:rsid w:val="00C5562A"/>
    <w:rsid w:val="00C7396A"/>
    <w:rsid w:val="00C81350"/>
    <w:rsid w:val="00C830C0"/>
    <w:rsid w:val="00C95DF6"/>
    <w:rsid w:val="00CD781C"/>
    <w:rsid w:val="00D16C21"/>
    <w:rsid w:val="00D223EC"/>
    <w:rsid w:val="00D36722"/>
    <w:rsid w:val="00D5618E"/>
    <w:rsid w:val="00D768C3"/>
    <w:rsid w:val="00DA7AC2"/>
    <w:rsid w:val="00DC6E5A"/>
    <w:rsid w:val="00DD5CDC"/>
    <w:rsid w:val="00DE2D26"/>
    <w:rsid w:val="00DE6633"/>
    <w:rsid w:val="00E036F9"/>
    <w:rsid w:val="00E37D03"/>
    <w:rsid w:val="00E46571"/>
    <w:rsid w:val="00E51015"/>
    <w:rsid w:val="00E565AD"/>
    <w:rsid w:val="00E956FF"/>
    <w:rsid w:val="00EA5DB9"/>
    <w:rsid w:val="00EB7096"/>
    <w:rsid w:val="00EB7A4D"/>
    <w:rsid w:val="00EC6D79"/>
    <w:rsid w:val="00EC7F45"/>
    <w:rsid w:val="00EE4BA2"/>
    <w:rsid w:val="00EE5C3A"/>
    <w:rsid w:val="00EF22DE"/>
    <w:rsid w:val="00EF3BCF"/>
    <w:rsid w:val="00F02CB0"/>
    <w:rsid w:val="00F17FA5"/>
    <w:rsid w:val="00F324E7"/>
    <w:rsid w:val="00F61B6C"/>
    <w:rsid w:val="00FA3B1A"/>
    <w:rsid w:val="00FA402B"/>
    <w:rsid w:val="00FC4A9A"/>
    <w:rsid w:val="00FD104C"/>
    <w:rsid w:val="00FE6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D3D8FB"/>
  <w15:chartTrackingRefBased/>
  <w15:docId w15:val="{0CE4FB4B-2287-4405-8455-7568D4266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775F55" w:themeColor="text2"/>
        <w:kern w:val="2"/>
        <w:sz w:val="18"/>
        <w:szCs w:val="18"/>
        <w:lang w:val="en-US" w:eastAsia="ja-JP" w:bidi="ar-SA"/>
        <w14:ligatures w14:val="standard"/>
      </w:rPr>
    </w:rPrDefault>
    <w:pPrDefault>
      <w:pPr>
        <w:spacing w:after="7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4E2"/>
    <w:pPr>
      <w:spacing w:after="0" w:line="276" w:lineRule="auto"/>
    </w:pPr>
  </w:style>
  <w:style w:type="paragraph" w:styleId="Heading1">
    <w:name w:val="heading 1"/>
    <w:basedOn w:val="Heading2"/>
    <w:next w:val="Normal"/>
    <w:link w:val="Heading1Char"/>
    <w:uiPriority w:val="9"/>
    <w:qFormat/>
    <w:rsid w:val="00EC7F45"/>
    <w:pPr>
      <w:outlineLvl w:val="0"/>
    </w:pPr>
  </w:style>
  <w:style w:type="paragraph" w:styleId="Heading2">
    <w:name w:val="heading 2"/>
    <w:basedOn w:val="Normal"/>
    <w:next w:val="Normal"/>
    <w:link w:val="Heading2Char"/>
    <w:uiPriority w:val="9"/>
    <w:qFormat/>
    <w:rsid w:val="00EC7F45"/>
    <w:pPr>
      <w:jc w:val="center"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0C3AC1"/>
    <w:pPr>
      <w:outlineLvl w:val="2"/>
    </w:pPr>
    <w:rPr>
      <w:caps/>
      <w:color w:val="0D0D0D" w:themeColor="text1" w:themeTint="F2"/>
      <w:spacing w:val="30"/>
      <w:sz w:val="1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semiHidden/>
    <w:qFormat/>
    <w:pPr>
      <w:spacing w:after="0"/>
    </w:p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styleId="Hyperlink">
    <w:name w:val="Hyperlink"/>
    <w:basedOn w:val="DefaultParagraphFont"/>
    <w:uiPriority w:val="99"/>
    <w:semiHidden/>
    <w:rsid w:val="0075448F"/>
    <w:rPr>
      <w:color w:val="F7B615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75448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04E2"/>
    <w:rPr>
      <w:rFonts w:eastAsiaTheme="minorEastAsia"/>
      <w:color w:val="000000" w:themeColor="text1"/>
      <w:sz w:val="16"/>
    </w:rPr>
  </w:style>
  <w:style w:type="paragraph" w:styleId="Footer">
    <w:name w:val="footer"/>
    <w:basedOn w:val="Normal"/>
    <w:link w:val="FooterChar"/>
    <w:uiPriority w:val="99"/>
    <w:semiHidden/>
    <w:rsid w:val="000C3AC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04E2"/>
    <w:rPr>
      <w:rFonts w:eastAsiaTheme="minorEastAsia"/>
      <w:color w:val="000000" w:themeColor="text1"/>
      <w:sz w:val="16"/>
    </w:rPr>
  </w:style>
  <w:style w:type="character" w:customStyle="1" w:styleId="Heading1Char">
    <w:name w:val="Heading 1 Char"/>
    <w:basedOn w:val="DefaultParagraphFont"/>
    <w:link w:val="Heading1"/>
    <w:uiPriority w:val="9"/>
    <w:rsid w:val="00EC7F45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C7F45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6E04E2"/>
    <w:rPr>
      <w:rFonts w:eastAsiaTheme="minorEastAsia"/>
      <w:caps/>
      <w:color w:val="0D0D0D" w:themeColor="text1" w:themeTint="F2"/>
      <w:spacing w:val="3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38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5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ob_Summerville\AppData\Roaming\Microsoft\Templates\Pearlescent%20business%20ca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84F2BDEAA864BA48E6D00277EB4FE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1C7002-7B0F-4453-92EF-A538E96131B4}"/>
      </w:docPartPr>
      <w:docPartBody>
        <w:p w:rsidR="00000000" w:rsidRDefault="00E263C1" w:rsidP="00E263C1">
          <w:pPr>
            <w:pStyle w:val="684F2BDEAA864BA48E6D00277EB4FE7A"/>
          </w:pPr>
          <w:r w:rsidRPr="00806DD9">
            <w:t xml:space="preserve">FIND </w:t>
          </w:r>
          <w:r w:rsidRPr="000C3AC1">
            <w:t>ME</w:t>
          </w:r>
        </w:p>
      </w:docPartBody>
    </w:docPart>
    <w:docPart>
      <w:docPartPr>
        <w:name w:val="266F53E0BBC545D08D39349890E1E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0BFF19-AE86-4E93-A93D-14362D717185}"/>
      </w:docPartPr>
      <w:docPartBody>
        <w:p w:rsidR="00000000" w:rsidRDefault="00E263C1" w:rsidP="00E263C1">
          <w:pPr>
            <w:pStyle w:val="266F53E0BBC545D08D39349890E1E931"/>
          </w:pPr>
          <w:r w:rsidRPr="00806DD9">
            <w:t xml:space="preserve">FIND </w:t>
          </w:r>
          <w:r w:rsidRPr="000C3AC1">
            <w:t>ME</w:t>
          </w:r>
        </w:p>
      </w:docPartBody>
    </w:docPart>
    <w:docPart>
      <w:docPartPr>
        <w:name w:val="46C9E2F3F81B4F18A78FA4C02F57D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0E4AF7-5417-4C91-821E-6E73632CFC25}"/>
      </w:docPartPr>
      <w:docPartBody>
        <w:p w:rsidR="00000000" w:rsidRDefault="00E263C1" w:rsidP="00E263C1">
          <w:pPr>
            <w:pStyle w:val="46C9E2F3F81B4F18A78FA4C02F57DB41"/>
          </w:pPr>
          <w:r w:rsidRPr="00806DD9">
            <w:t>@[Social media]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ubai"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3C1"/>
    <w:rsid w:val="00E263C1"/>
    <w:rsid w:val="00EE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09CFEB7AC4D40F99B7FF79A151EF582">
    <w:name w:val="409CFEB7AC4D40F99B7FF79A151EF582"/>
  </w:style>
  <w:style w:type="paragraph" w:customStyle="1" w:styleId="8D9C4E85C100417A9898D0B007E68AB0">
    <w:name w:val="8D9C4E85C100417A9898D0B007E68AB0"/>
  </w:style>
  <w:style w:type="paragraph" w:customStyle="1" w:styleId="A6285983918E4087B8868892D94C8224">
    <w:name w:val="A6285983918E4087B8868892D94C8224"/>
  </w:style>
  <w:style w:type="paragraph" w:customStyle="1" w:styleId="A3873EBC7F7047B5BA2BB6065CD06901">
    <w:name w:val="A3873EBC7F7047B5BA2BB6065CD06901"/>
  </w:style>
  <w:style w:type="paragraph" w:customStyle="1" w:styleId="069C7A9BBD384BE58D647DD138028FFB">
    <w:name w:val="069C7A9BBD384BE58D647DD138028FFB"/>
  </w:style>
  <w:style w:type="paragraph" w:customStyle="1" w:styleId="84D7605DAA1F47B6AD9205B1736ED4F2">
    <w:name w:val="84D7605DAA1F47B6AD9205B1736ED4F2"/>
  </w:style>
  <w:style w:type="paragraph" w:customStyle="1" w:styleId="B16B487622EB4F9F896EF636AAC3F707">
    <w:name w:val="B16B487622EB4F9F896EF636AAC3F707"/>
  </w:style>
  <w:style w:type="paragraph" w:customStyle="1" w:styleId="AFAD79EA51204F358D61A980E6724BDC">
    <w:name w:val="AFAD79EA51204F358D61A980E6724BDC"/>
  </w:style>
  <w:style w:type="paragraph" w:customStyle="1" w:styleId="D7CC4076B1604C3E9759A53AA71346EC">
    <w:name w:val="D7CC4076B1604C3E9759A53AA71346EC"/>
  </w:style>
  <w:style w:type="paragraph" w:customStyle="1" w:styleId="DEBE73B2721F4366ACA172939ED0A178">
    <w:name w:val="DEBE73B2721F4366ACA172939ED0A178"/>
  </w:style>
  <w:style w:type="paragraph" w:customStyle="1" w:styleId="33CCE4A6CA254EB5B3E732EBA4F17551">
    <w:name w:val="33CCE4A6CA254EB5B3E732EBA4F17551"/>
  </w:style>
  <w:style w:type="paragraph" w:customStyle="1" w:styleId="BBA8A13B36234343858A624EF29B566C">
    <w:name w:val="BBA8A13B36234343858A624EF29B566C"/>
  </w:style>
  <w:style w:type="paragraph" w:customStyle="1" w:styleId="D65F8870066541BAA42B99B71F393184">
    <w:name w:val="D65F8870066541BAA42B99B71F393184"/>
  </w:style>
  <w:style w:type="paragraph" w:customStyle="1" w:styleId="6F93F8D26EB547B5999C1E7B27AFF652">
    <w:name w:val="6F93F8D26EB547B5999C1E7B27AFF652"/>
  </w:style>
  <w:style w:type="paragraph" w:customStyle="1" w:styleId="4AEBA9BD9A4E4AD69DD2AE86F1E5D1F5">
    <w:name w:val="4AEBA9BD9A4E4AD69DD2AE86F1E5D1F5"/>
  </w:style>
  <w:style w:type="paragraph" w:customStyle="1" w:styleId="035C70392560448DB228A93D1F357188">
    <w:name w:val="035C70392560448DB228A93D1F357188"/>
    <w:rsid w:val="00E263C1"/>
  </w:style>
  <w:style w:type="paragraph" w:customStyle="1" w:styleId="A3F222BD16D6451D8A2036A46B2B6C1D">
    <w:name w:val="A3F222BD16D6451D8A2036A46B2B6C1D"/>
    <w:rsid w:val="00E263C1"/>
  </w:style>
  <w:style w:type="paragraph" w:customStyle="1" w:styleId="E5C6E6FC5FB24CB3850390F238C68A5F">
    <w:name w:val="E5C6E6FC5FB24CB3850390F238C68A5F"/>
    <w:rsid w:val="00E263C1"/>
  </w:style>
  <w:style w:type="paragraph" w:customStyle="1" w:styleId="087454072B094FA68276DF1987F8DDAA">
    <w:name w:val="087454072B094FA68276DF1987F8DDAA"/>
    <w:rsid w:val="00E263C1"/>
  </w:style>
  <w:style w:type="paragraph" w:customStyle="1" w:styleId="9F5EBD9A0A9F43E381F140B03B22DBE2">
    <w:name w:val="9F5EBD9A0A9F43E381F140B03B22DBE2"/>
    <w:rsid w:val="00E263C1"/>
  </w:style>
  <w:style w:type="paragraph" w:customStyle="1" w:styleId="17417C3A2E6B4945853B8526377301C0">
    <w:name w:val="17417C3A2E6B4945853B8526377301C0"/>
    <w:rsid w:val="00E263C1"/>
  </w:style>
  <w:style w:type="paragraph" w:customStyle="1" w:styleId="99F7F081EB9847FCBE9A85FDAFC1F56F">
    <w:name w:val="99F7F081EB9847FCBE9A85FDAFC1F56F"/>
    <w:rsid w:val="00E263C1"/>
  </w:style>
  <w:style w:type="paragraph" w:customStyle="1" w:styleId="BC874B371AEB42FC93DEB36BF174AD50">
    <w:name w:val="BC874B371AEB42FC93DEB36BF174AD50"/>
    <w:rsid w:val="00E263C1"/>
  </w:style>
  <w:style w:type="paragraph" w:customStyle="1" w:styleId="BBFDFBF309734F78BB0B91D1BD8EACC4">
    <w:name w:val="BBFDFBF309734F78BB0B91D1BD8EACC4"/>
    <w:rsid w:val="00E263C1"/>
  </w:style>
  <w:style w:type="paragraph" w:customStyle="1" w:styleId="E5696B7EFE634BAA8F20AEA97A0B94EE">
    <w:name w:val="E5696B7EFE634BAA8F20AEA97A0B94EE"/>
    <w:rsid w:val="00E263C1"/>
  </w:style>
  <w:style w:type="paragraph" w:customStyle="1" w:styleId="B91D3B231475484BB41690750B6D8F55">
    <w:name w:val="B91D3B231475484BB41690750B6D8F55"/>
    <w:rsid w:val="00E263C1"/>
  </w:style>
  <w:style w:type="paragraph" w:customStyle="1" w:styleId="CEFC97BC38AA4FB6A0922F154C05A6B1">
    <w:name w:val="CEFC97BC38AA4FB6A0922F154C05A6B1"/>
    <w:rsid w:val="00E263C1"/>
  </w:style>
  <w:style w:type="paragraph" w:customStyle="1" w:styleId="AD64C732535F4D7CBCB24ACF175340C2">
    <w:name w:val="AD64C732535F4D7CBCB24ACF175340C2"/>
    <w:rsid w:val="00E263C1"/>
  </w:style>
  <w:style w:type="paragraph" w:customStyle="1" w:styleId="386281CF54774231830C5DF99A994111">
    <w:name w:val="386281CF54774231830C5DF99A994111"/>
    <w:rsid w:val="00E263C1"/>
  </w:style>
  <w:style w:type="paragraph" w:customStyle="1" w:styleId="684F2BDEAA864BA48E6D00277EB4FE7A">
    <w:name w:val="684F2BDEAA864BA48E6D00277EB4FE7A"/>
    <w:rsid w:val="00E263C1"/>
  </w:style>
  <w:style w:type="paragraph" w:customStyle="1" w:styleId="625724A3A1F444B7B5DE7B5223849910">
    <w:name w:val="625724A3A1F444B7B5DE7B5223849910"/>
    <w:rsid w:val="00E263C1"/>
  </w:style>
  <w:style w:type="paragraph" w:customStyle="1" w:styleId="266F53E0BBC545D08D39349890E1E931">
    <w:name w:val="266F53E0BBC545D08D39349890E1E931"/>
    <w:rsid w:val="00E263C1"/>
  </w:style>
  <w:style w:type="paragraph" w:customStyle="1" w:styleId="46C9E2F3F81B4F18A78FA4C02F57DB41">
    <w:name w:val="46C9E2F3F81B4F18A78FA4C02F57DB41"/>
    <w:rsid w:val="00E263C1"/>
  </w:style>
  <w:style w:type="paragraph" w:customStyle="1" w:styleId="7060527161DE4905BEF4BECEFB8F0CF4">
    <w:name w:val="7060527161DE4905BEF4BECEFB8F0CF4"/>
    <w:rsid w:val="00E263C1"/>
  </w:style>
  <w:style w:type="paragraph" w:customStyle="1" w:styleId="CC998C1B8E9549BC8A860376E03BA489">
    <w:name w:val="CC998C1B8E9549BC8A860376E03BA489"/>
    <w:rsid w:val="00E263C1"/>
  </w:style>
  <w:style w:type="paragraph" w:customStyle="1" w:styleId="45E8B0EE73C14124A5B397494D7F6F6A">
    <w:name w:val="45E8B0EE73C14124A5B397494D7F6F6A"/>
    <w:rsid w:val="00E263C1"/>
  </w:style>
  <w:style w:type="paragraph" w:customStyle="1" w:styleId="E4EE01DB019341E89FE8F8C3682E3448">
    <w:name w:val="E4EE01DB019341E89FE8F8C3682E3448"/>
    <w:rsid w:val="00E263C1"/>
  </w:style>
  <w:style w:type="paragraph" w:customStyle="1" w:styleId="AF8D62A0C309498DB076035422CABD6F">
    <w:name w:val="AF8D62A0C309498DB076035422CABD6F"/>
    <w:rsid w:val="00E263C1"/>
  </w:style>
  <w:style w:type="paragraph" w:customStyle="1" w:styleId="6C3EDD380B6F4DDD81A25A6256984A23">
    <w:name w:val="6C3EDD380B6F4DDD81A25A6256984A23"/>
    <w:rsid w:val="00E263C1"/>
  </w:style>
  <w:style w:type="paragraph" w:customStyle="1" w:styleId="6369AFD0CD834E8E87413411572760A2">
    <w:name w:val="6369AFD0CD834E8E87413411572760A2"/>
    <w:rsid w:val="00E263C1"/>
  </w:style>
  <w:style w:type="paragraph" w:customStyle="1" w:styleId="4AAB242F128D42628BD1D946CBE81B29">
    <w:name w:val="4AAB242F128D42628BD1D946CBE81B29"/>
    <w:rsid w:val="00E263C1"/>
  </w:style>
  <w:style w:type="paragraph" w:customStyle="1" w:styleId="36554906212E4368AFF80FE851A0A787">
    <w:name w:val="36554906212E4368AFF80FE851A0A787"/>
    <w:rsid w:val="00E263C1"/>
  </w:style>
  <w:style w:type="paragraph" w:customStyle="1" w:styleId="DDE56870A06C4DB9A874461E91744FFF">
    <w:name w:val="DDE56870A06C4DB9A874461E91744FFF"/>
    <w:rsid w:val="00E263C1"/>
  </w:style>
  <w:style w:type="paragraph" w:customStyle="1" w:styleId="E2E0714A9EC24988A30D1ADEB23A6E51">
    <w:name w:val="E2E0714A9EC24988A30D1ADEB23A6E51"/>
    <w:rsid w:val="00E263C1"/>
  </w:style>
  <w:style w:type="paragraph" w:customStyle="1" w:styleId="39A56D6C4E244804BAE240B5A2366D40">
    <w:name w:val="39A56D6C4E244804BAE240B5A2366D40"/>
    <w:rsid w:val="00E263C1"/>
  </w:style>
  <w:style w:type="paragraph" w:customStyle="1" w:styleId="B2FDAB37CF21430B9B3A0F6D041738B3">
    <w:name w:val="B2FDAB37CF21430B9B3A0F6D041738B3"/>
    <w:rsid w:val="00E263C1"/>
  </w:style>
  <w:style w:type="paragraph" w:customStyle="1" w:styleId="737FB1E6149649A3AB9B352F1A668428">
    <w:name w:val="737FB1E6149649A3AB9B352F1A668428"/>
    <w:rsid w:val="00E263C1"/>
  </w:style>
  <w:style w:type="paragraph" w:customStyle="1" w:styleId="8A00294FA3DF42B9A84191667FC235CA">
    <w:name w:val="8A00294FA3DF42B9A84191667FC235CA"/>
    <w:rsid w:val="00E263C1"/>
  </w:style>
  <w:style w:type="paragraph" w:customStyle="1" w:styleId="023DE5492EEC4D4BB953471EC8521FD7">
    <w:name w:val="023DE5492EEC4D4BB953471EC8521FD7"/>
    <w:rsid w:val="00E263C1"/>
  </w:style>
  <w:style w:type="paragraph" w:customStyle="1" w:styleId="E0958B179DA4471FBFA03C2D8C0D0ACB">
    <w:name w:val="E0958B179DA4471FBFA03C2D8C0D0ACB"/>
    <w:rsid w:val="00E263C1"/>
  </w:style>
  <w:style w:type="paragraph" w:customStyle="1" w:styleId="0DE8C536B82C4F37AF8B4918B009F986">
    <w:name w:val="0DE8C536B82C4F37AF8B4918B009F986"/>
    <w:rsid w:val="00E263C1"/>
  </w:style>
  <w:style w:type="paragraph" w:customStyle="1" w:styleId="BB3722F5422D418D835A8F742B7903D6">
    <w:name w:val="BB3722F5422D418D835A8F742B7903D6"/>
    <w:rsid w:val="00E263C1"/>
  </w:style>
  <w:style w:type="paragraph" w:customStyle="1" w:styleId="F08903B1285F4F818C3141908C8C4E55">
    <w:name w:val="F08903B1285F4F818C3141908C8C4E55"/>
    <w:rsid w:val="00E263C1"/>
  </w:style>
  <w:style w:type="paragraph" w:customStyle="1" w:styleId="B95F18673B0841678CF0821A9CF1CBED">
    <w:name w:val="B95F18673B0841678CF0821A9CF1CBED"/>
    <w:rsid w:val="00E263C1"/>
  </w:style>
  <w:style w:type="paragraph" w:customStyle="1" w:styleId="0FE6ADE35763438DA8AEFB059D948145">
    <w:name w:val="0FE6ADE35763438DA8AEFB059D948145"/>
    <w:rsid w:val="00E263C1"/>
  </w:style>
  <w:style w:type="paragraph" w:customStyle="1" w:styleId="4E0E5E921B7A4A36A4AB4292B8413FEB">
    <w:name w:val="4E0E5E921B7A4A36A4AB4292B8413FEB"/>
    <w:rsid w:val="00E263C1"/>
  </w:style>
  <w:style w:type="paragraph" w:customStyle="1" w:styleId="057F0C3DAAEA4956B589DE6A6F1D6DEE">
    <w:name w:val="057F0C3DAAEA4956B589DE6A6F1D6DEE"/>
    <w:rsid w:val="00E263C1"/>
  </w:style>
  <w:style w:type="paragraph" w:customStyle="1" w:styleId="444290C7712F4A7B8173112EDB307EAE">
    <w:name w:val="444290C7712F4A7B8173112EDB307EAE"/>
    <w:rsid w:val="00E263C1"/>
  </w:style>
  <w:style w:type="paragraph" w:customStyle="1" w:styleId="071AA2BA9C8C45B2923CF93974E4C032">
    <w:name w:val="071AA2BA9C8C45B2923CF93974E4C032"/>
    <w:rsid w:val="00E263C1"/>
  </w:style>
  <w:style w:type="paragraph" w:customStyle="1" w:styleId="F150DE7035014176AB998758D183AC4B">
    <w:name w:val="F150DE7035014176AB998758D183AC4B"/>
    <w:rsid w:val="00E263C1"/>
  </w:style>
  <w:style w:type="paragraph" w:customStyle="1" w:styleId="58537F2F99C54FDFBF21D1D134D5B080">
    <w:name w:val="58537F2F99C54FDFBF21D1D134D5B080"/>
    <w:rsid w:val="00E263C1"/>
  </w:style>
  <w:style w:type="paragraph" w:customStyle="1" w:styleId="E575C45344204DBE9A0C09D034B79A8E">
    <w:name w:val="E575C45344204DBE9A0C09D034B79A8E"/>
    <w:rsid w:val="00E263C1"/>
  </w:style>
  <w:style w:type="paragraph" w:customStyle="1" w:styleId="F83192282BBA4FFAAE75B61BCE84BCF6">
    <w:name w:val="F83192282BBA4FFAAE75B61BCE84BCF6"/>
    <w:rsid w:val="00E263C1"/>
  </w:style>
  <w:style w:type="paragraph" w:customStyle="1" w:styleId="3856008EDA694E828C4C923359F71E55">
    <w:name w:val="3856008EDA694E828C4C923359F71E55"/>
    <w:rsid w:val="00E263C1"/>
  </w:style>
  <w:style w:type="paragraph" w:customStyle="1" w:styleId="42AF6C219E64460386B34C778B4B221B">
    <w:name w:val="42AF6C219E64460386B34C778B4B221B"/>
    <w:rsid w:val="00E263C1"/>
  </w:style>
  <w:style w:type="paragraph" w:customStyle="1" w:styleId="2316CF7118974D90A67F26FD3B47BA36">
    <w:name w:val="2316CF7118974D90A67F26FD3B47BA36"/>
    <w:rsid w:val="00E263C1"/>
  </w:style>
  <w:style w:type="paragraph" w:customStyle="1" w:styleId="EFFC7BDC83474CC7AC7E3EF7E9595B69">
    <w:name w:val="EFFC7BDC83474CC7AC7E3EF7E9595B69"/>
    <w:rsid w:val="00E263C1"/>
  </w:style>
  <w:style w:type="paragraph" w:customStyle="1" w:styleId="ADB5EBF62CFC40C0A01EC821167CCE64">
    <w:name w:val="ADB5EBF62CFC40C0A01EC821167CCE64"/>
    <w:rsid w:val="00E263C1"/>
  </w:style>
  <w:style w:type="paragraph" w:customStyle="1" w:styleId="4D6FF42E26454641B49F5BD02DC80254">
    <w:name w:val="4D6FF42E26454641B49F5BD02DC80254"/>
    <w:rsid w:val="00E263C1"/>
  </w:style>
  <w:style w:type="paragraph" w:customStyle="1" w:styleId="CC0E6C009CDA493D9714B20D5BCEC59B">
    <w:name w:val="CC0E6C009CDA493D9714B20D5BCEC59B"/>
    <w:rsid w:val="00E263C1"/>
  </w:style>
  <w:style w:type="paragraph" w:customStyle="1" w:styleId="3AFB834CFE7844538769FEAA5124086B">
    <w:name w:val="3AFB834CFE7844538769FEAA5124086B"/>
    <w:rsid w:val="00E263C1"/>
  </w:style>
  <w:style w:type="paragraph" w:customStyle="1" w:styleId="86F04353F8EE42CE9BDD486CDF3D3B13">
    <w:name w:val="86F04353F8EE42CE9BDD486CDF3D3B13"/>
    <w:rsid w:val="00E263C1"/>
  </w:style>
  <w:style w:type="paragraph" w:customStyle="1" w:styleId="2C72F39E42E24A0CB3CAED6E1B15175F">
    <w:name w:val="2C72F39E42E24A0CB3CAED6E1B15175F"/>
    <w:rsid w:val="00E263C1"/>
  </w:style>
  <w:style w:type="paragraph" w:customStyle="1" w:styleId="6EFF331F3F2A4C239D596ADE3066E0A2">
    <w:name w:val="6EFF331F3F2A4C239D596ADE3066E0A2"/>
    <w:rsid w:val="00E263C1"/>
  </w:style>
  <w:style w:type="paragraph" w:customStyle="1" w:styleId="50F316E1D4EF4DB4829128167234E566">
    <w:name w:val="50F316E1D4EF4DB4829128167234E566"/>
    <w:rsid w:val="00E263C1"/>
  </w:style>
  <w:style w:type="paragraph" w:customStyle="1" w:styleId="9F9DD6C7A4E243449B6365E90CE8D54F">
    <w:name w:val="9F9DD6C7A4E243449B6365E90CE8D54F"/>
    <w:rsid w:val="00E263C1"/>
  </w:style>
  <w:style w:type="paragraph" w:customStyle="1" w:styleId="B42C86EC6F9C40B7B51164ADA3985267">
    <w:name w:val="B42C86EC6F9C40B7B51164ADA3985267"/>
    <w:rsid w:val="00E263C1"/>
  </w:style>
  <w:style w:type="paragraph" w:customStyle="1" w:styleId="9F45153A7D0A4D9591E862D141A56075">
    <w:name w:val="9F45153A7D0A4D9591E862D141A56075"/>
    <w:rsid w:val="00E263C1"/>
  </w:style>
  <w:style w:type="paragraph" w:customStyle="1" w:styleId="EB81834AA7494812B51CF88211BE202A">
    <w:name w:val="EB81834AA7494812B51CF88211BE202A"/>
    <w:rsid w:val="00E263C1"/>
  </w:style>
  <w:style w:type="paragraph" w:customStyle="1" w:styleId="F7EAAA3BF9254264A8F4D1BC923AB003">
    <w:name w:val="F7EAAA3BF9254264A8F4D1BC923AB003"/>
    <w:rsid w:val="00E263C1"/>
  </w:style>
  <w:style w:type="paragraph" w:customStyle="1" w:styleId="2EB34A9345484BD08149A8F36D83A0C2">
    <w:name w:val="2EB34A9345484BD08149A8F36D83A0C2"/>
    <w:rsid w:val="00E263C1"/>
  </w:style>
  <w:style w:type="paragraph" w:customStyle="1" w:styleId="612BF61491054BB8B7AAF351C07603C1">
    <w:name w:val="612BF61491054BB8B7AAF351C07603C1"/>
    <w:rsid w:val="00E263C1"/>
  </w:style>
  <w:style w:type="paragraph" w:customStyle="1" w:styleId="C7B63C85AA734DA09D772B6BE7A2CF8C">
    <w:name w:val="C7B63C85AA734DA09D772B6BE7A2CF8C"/>
    <w:rsid w:val="00E263C1"/>
  </w:style>
  <w:style w:type="paragraph" w:customStyle="1" w:styleId="566BD6A69CAA41E4A2731C8D46DD6664">
    <w:name w:val="566BD6A69CAA41E4A2731C8D46DD6664"/>
    <w:rsid w:val="00E263C1"/>
  </w:style>
  <w:style w:type="paragraph" w:customStyle="1" w:styleId="215B7B6A956744A0A05EDAADBA62B68D">
    <w:name w:val="215B7B6A956744A0A05EDAADBA62B68D"/>
    <w:rsid w:val="00E263C1"/>
  </w:style>
  <w:style w:type="paragraph" w:customStyle="1" w:styleId="63D3454AF4D34B7784AF466F642D2676">
    <w:name w:val="63D3454AF4D34B7784AF466F642D2676"/>
    <w:rsid w:val="00E263C1"/>
  </w:style>
  <w:style w:type="paragraph" w:customStyle="1" w:styleId="2745FC8ADDB448508163A33FDF8C70F7">
    <w:name w:val="2745FC8ADDB448508163A33FDF8C70F7"/>
    <w:rsid w:val="00E263C1"/>
  </w:style>
  <w:style w:type="paragraph" w:customStyle="1" w:styleId="A0B43B3244924E4CB0F5DF2FC6E87B73">
    <w:name w:val="A0B43B3244924E4CB0F5DF2FC6E87B73"/>
    <w:rsid w:val="00E263C1"/>
  </w:style>
  <w:style w:type="paragraph" w:customStyle="1" w:styleId="463A84E15A094C79A4AAA37219DD120C">
    <w:name w:val="463A84E15A094C79A4AAA37219DD120C"/>
    <w:rsid w:val="00E263C1"/>
  </w:style>
  <w:style w:type="paragraph" w:customStyle="1" w:styleId="1AAC5C5A9125422A8F3168559E45F407">
    <w:name w:val="1AAC5C5A9125422A8F3168559E45F407"/>
    <w:rsid w:val="00E263C1"/>
  </w:style>
  <w:style w:type="paragraph" w:customStyle="1" w:styleId="BDAEFFDA0F2D4AC289A6C37766D3A449">
    <w:name w:val="BDAEFFDA0F2D4AC289A6C37766D3A449"/>
    <w:rsid w:val="00E263C1"/>
  </w:style>
  <w:style w:type="paragraph" w:customStyle="1" w:styleId="F5679E63E0FA4D059C984CC3F9C787CF">
    <w:name w:val="F5679E63E0FA4D059C984CC3F9C787CF"/>
    <w:rsid w:val="00E263C1"/>
  </w:style>
  <w:style w:type="paragraph" w:customStyle="1" w:styleId="954769A0126D4E0CA45FA924D5A32DE7">
    <w:name w:val="954769A0126D4E0CA45FA924D5A32DE7"/>
    <w:rsid w:val="00E263C1"/>
  </w:style>
  <w:style w:type="paragraph" w:customStyle="1" w:styleId="D0DEB00F51214978826D907441381AB7">
    <w:name w:val="D0DEB00F51214978826D907441381AB7"/>
    <w:rsid w:val="00E263C1"/>
  </w:style>
  <w:style w:type="paragraph" w:customStyle="1" w:styleId="64EC848153324A8E80242512BA433A8D">
    <w:name w:val="64EC848153324A8E80242512BA433A8D"/>
    <w:rsid w:val="00E263C1"/>
  </w:style>
  <w:style w:type="paragraph" w:customStyle="1" w:styleId="F988A067CF7648E6947DC801C2E0ADE9">
    <w:name w:val="F988A067CF7648E6947DC801C2E0ADE9"/>
    <w:rsid w:val="00E263C1"/>
  </w:style>
  <w:style w:type="paragraph" w:customStyle="1" w:styleId="CDF7733E978C42ADB4AB7BD3735359A0">
    <w:name w:val="CDF7733E978C42ADB4AB7BD3735359A0"/>
    <w:rsid w:val="00E263C1"/>
  </w:style>
  <w:style w:type="paragraph" w:customStyle="1" w:styleId="EAE423BA459E461A90678D39A6A47A01">
    <w:name w:val="EAE423BA459E461A90678D39A6A47A01"/>
    <w:rsid w:val="00E263C1"/>
  </w:style>
  <w:style w:type="paragraph" w:customStyle="1" w:styleId="88569558813A4049AA2F64622FEB0385">
    <w:name w:val="88569558813A4049AA2F64622FEB0385"/>
    <w:rsid w:val="00E263C1"/>
  </w:style>
  <w:style w:type="paragraph" w:customStyle="1" w:styleId="2CBB088CF11143F8A4CB4163F8475341">
    <w:name w:val="2CBB088CF11143F8A4CB4163F8475341"/>
    <w:rsid w:val="00E263C1"/>
  </w:style>
  <w:style w:type="paragraph" w:customStyle="1" w:styleId="A866E4A0E2E34DF7A97108039F6B7C0E">
    <w:name w:val="A866E4A0E2E34DF7A97108039F6B7C0E"/>
    <w:rsid w:val="00E263C1"/>
  </w:style>
  <w:style w:type="paragraph" w:customStyle="1" w:styleId="6AAAE14CF7B74473837DD1DBB18C0BD3">
    <w:name w:val="6AAAE14CF7B74473837DD1DBB18C0BD3"/>
    <w:rsid w:val="00E263C1"/>
  </w:style>
  <w:style w:type="paragraph" w:customStyle="1" w:styleId="DBC7E0DEC15343B9B2828113BE258425">
    <w:name w:val="DBC7E0DEC15343B9B2828113BE258425"/>
    <w:rsid w:val="00E263C1"/>
  </w:style>
  <w:style w:type="paragraph" w:customStyle="1" w:styleId="053AE103C6694B9EABF16D23EC01865A">
    <w:name w:val="053AE103C6694B9EABF16D23EC01865A"/>
    <w:rsid w:val="00E263C1"/>
  </w:style>
  <w:style w:type="paragraph" w:customStyle="1" w:styleId="BE991A1B0A4542DFA7EEDC3D8830E475">
    <w:name w:val="BE991A1B0A4542DFA7EEDC3D8830E475"/>
    <w:rsid w:val="00E263C1"/>
  </w:style>
  <w:style w:type="paragraph" w:customStyle="1" w:styleId="A5E0F6D3BC7F4FD5BEB9A0A0E4A156CE">
    <w:name w:val="A5E0F6D3BC7F4FD5BEB9A0A0E4A156CE"/>
    <w:rsid w:val="00E263C1"/>
  </w:style>
  <w:style w:type="paragraph" w:customStyle="1" w:styleId="C06532626FDB407EA08A01650D8893D5">
    <w:name w:val="C06532626FDB407EA08A01650D8893D5"/>
    <w:rsid w:val="00E263C1"/>
  </w:style>
  <w:style w:type="paragraph" w:customStyle="1" w:styleId="6ECB8FBAFE9B41A3847DF0C1160118E0">
    <w:name w:val="6ECB8FBAFE9B41A3847DF0C1160118E0"/>
    <w:rsid w:val="00E263C1"/>
  </w:style>
  <w:style w:type="paragraph" w:customStyle="1" w:styleId="898613CD0902417C8EA010B4AE1BBE72">
    <w:name w:val="898613CD0902417C8EA010B4AE1BBE72"/>
    <w:rsid w:val="00E263C1"/>
  </w:style>
  <w:style w:type="paragraph" w:customStyle="1" w:styleId="F3676DEE3F984C4098826C2C609C513C">
    <w:name w:val="F3676DEE3F984C4098826C2C609C513C"/>
    <w:rsid w:val="00E263C1"/>
  </w:style>
  <w:style w:type="paragraph" w:customStyle="1" w:styleId="B9BA18CE806F4E32A8C5B3DD2EC7AAFB">
    <w:name w:val="B9BA18CE806F4E32A8C5B3DD2EC7AAFB"/>
    <w:rsid w:val="00E263C1"/>
  </w:style>
  <w:style w:type="paragraph" w:customStyle="1" w:styleId="E8C017123E0E4172829D097AD8548725">
    <w:name w:val="E8C017123E0E4172829D097AD8548725"/>
    <w:rsid w:val="00E263C1"/>
  </w:style>
  <w:style w:type="paragraph" w:customStyle="1" w:styleId="3105BDE8C0624A97B98C85988A9D2F54">
    <w:name w:val="3105BDE8C0624A97B98C85988A9D2F54"/>
    <w:rsid w:val="00E263C1"/>
  </w:style>
  <w:style w:type="paragraph" w:customStyle="1" w:styleId="362457A84EAC4428B9DAF9D4E3CE5D7F">
    <w:name w:val="362457A84EAC4428B9DAF9D4E3CE5D7F"/>
    <w:rsid w:val="00E263C1"/>
  </w:style>
  <w:style w:type="paragraph" w:customStyle="1" w:styleId="A55C18DD71EC40BC8145F51270F681B7">
    <w:name w:val="A55C18DD71EC40BC8145F51270F681B7"/>
    <w:rsid w:val="00E263C1"/>
  </w:style>
  <w:style w:type="paragraph" w:customStyle="1" w:styleId="B56DC8F04B6F487EBC0C73B1BE101922">
    <w:name w:val="B56DC8F04B6F487EBC0C73B1BE101922"/>
    <w:rsid w:val="00E263C1"/>
  </w:style>
  <w:style w:type="paragraph" w:customStyle="1" w:styleId="035DEEDDB1764F0583FD4ED996AB2513">
    <w:name w:val="035DEEDDB1764F0583FD4ED996AB2513"/>
    <w:rsid w:val="00E263C1"/>
  </w:style>
  <w:style w:type="paragraph" w:customStyle="1" w:styleId="24C01B2FB2D8459BBE1CBCB5CA1D032A">
    <w:name w:val="24C01B2FB2D8459BBE1CBCB5CA1D032A"/>
    <w:rsid w:val="00E263C1"/>
  </w:style>
  <w:style w:type="paragraph" w:customStyle="1" w:styleId="113798BE85C745D2A97B3FE986CC59B6">
    <w:name w:val="113798BE85C745D2A97B3FE986CC59B6"/>
    <w:rsid w:val="00E263C1"/>
  </w:style>
  <w:style w:type="paragraph" w:customStyle="1" w:styleId="9C72FB74BB1746D6A044C09BEEA0BF22">
    <w:name w:val="9C72FB74BB1746D6A044C09BEEA0BF22"/>
    <w:rsid w:val="00E263C1"/>
  </w:style>
  <w:style w:type="paragraph" w:customStyle="1" w:styleId="DC3179AFC8C041A6A57F3B2024458C04">
    <w:name w:val="DC3179AFC8C041A6A57F3B2024458C04"/>
    <w:rsid w:val="00E263C1"/>
  </w:style>
  <w:style w:type="paragraph" w:customStyle="1" w:styleId="882968B288084B53953C7577929C08A5">
    <w:name w:val="882968B288084B53953C7577929C08A5"/>
    <w:rsid w:val="00E263C1"/>
  </w:style>
  <w:style w:type="paragraph" w:customStyle="1" w:styleId="2F693C63A25D4FFFA05F042CA04EE497">
    <w:name w:val="2F693C63A25D4FFFA05F042CA04EE497"/>
    <w:rsid w:val="00E263C1"/>
  </w:style>
  <w:style w:type="paragraph" w:customStyle="1" w:styleId="E106EBF0D5A247C29269F81396A15674">
    <w:name w:val="E106EBF0D5A247C29269F81396A15674"/>
    <w:rsid w:val="00E263C1"/>
  </w:style>
  <w:style w:type="paragraph" w:customStyle="1" w:styleId="6622AE7231A740AEBC49097840FC82E3">
    <w:name w:val="6622AE7231A740AEBC49097840FC82E3"/>
    <w:rsid w:val="00E263C1"/>
  </w:style>
  <w:style w:type="paragraph" w:customStyle="1" w:styleId="137ABE7A15804C8A867EB52174BA57C5">
    <w:name w:val="137ABE7A15804C8A867EB52174BA57C5"/>
    <w:rsid w:val="00E263C1"/>
  </w:style>
  <w:style w:type="paragraph" w:customStyle="1" w:styleId="00EA7AADFA254F4DB8240B4772D70DA5">
    <w:name w:val="00EA7AADFA254F4DB8240B4772D70DA5"/>
    <w:rsid w:val="00E263C1"/>
  </w:style>
  <w:style w:type="paragraph" w:customStyle="1" w:styleId="8D520367A659478C9A6847C8BB7FEB5A">
    <w:name w:val="8D520367A659478C9A6847C8BB7FEB5A"/>
    <w:rsid w:val="00E263C1"/>
  </w:style>
  <w:style w:type="paragraph" w:customStyle="1" w:styleId="5FEF8B6A8DD64F36B1DFE91A8D46DF29">
    <w:name w:val="5FEF8B6A8DD64F36B1DFE91A8D46DF29"/>
    <w:rsid w:val="00E263C1"/>
  </w:style>
  <w:style w:type="paragraph" w:customStyle="1" w:styleId="32230FCEF9F04E1DAECAFC2CCFAEB232">
    <w:name w:val="32230FCEF9F04E1DAECAFC2CCFAEB232"/>
    <w:rsid w:val="00E263C1"/>
  </w:style>
  <w:style w:type="paragraph" w:customStyle="1" w:styleId="0EF06EDCE10C4B2D9D3F15DEDD0E878C">
    <w:name w:val="0EF06EDCE10C4B2D9D3F15DEDD0E878C"/>
    <w:rsid w:val="00E263C1"/>
  </w:style>
  <w:style w:type="paragraph" w:customStyle="1" w:styleId="C36BA26245774914AEC4C4C6E5186A2A">
    <w:name w:val="C36BA26245774914AEC4C4C6E5186A2A"/>
    <w:rsid w:val="00E263C1"/>
  </w:style>
  <w:style w:type="paragraph" w:customStyle="1" w:styleId="C05504FCE0CD4B5CA28D6CC440A938E2">
    <w:name w:val="C05504FCE0CD4B5CA28D6CC440A938E2"/>
    <w:rsid w:val="00E263C1"/>
  </w:style>
  <w:style w:type="paragraph" w:customStyle="1" w:styleId="EEF0B1A2E77545099B12BF9CD8E5593B">
    <w:name w:val="EEF0B1A2E77545099B12BF9CD8E5593B"/>
    <w:rsid w:val="00E263C1"/>
  </w:style>
  <w:style w:type="paragraph" w:customStyle="1" w:styleId="C20165DF0BE344729D256F23E8A044DB">
    <w:name w:val="C20165DF0BE344729D256F23E8A044DB"/>
    <w:rsid w:val="00E263C1"/>
  </w:style>
  <w:style w:type="paragraph" w:customStyle="1" w:styleId="1DCBABE80D344F998DB922BBB587DCD9">
    <w:name w:val="1DCBABE80D344F998DB922BBB587DCD9"/>
    <w:rsid w:val="00E263C1"/>
  </w:style>
  <w:style w:type="paragraph" w:customStyle="1" w:styleId="C24A349A8E8A4A459B5E9ACAA187A1ED">
    <w:name w:val="C24A349A8E8A4A459B5E9ACAA187A1ED"/>
    <w:rsid w:val="00E263C1"/>
  </w:style>
  <w:style w:type="paragraph" w:customStyle="1" w:styleId="E04E829DDA9840529916D50EB32D2987">
    <w:name w:val="E04E829DDA9840529916D50EB32D2987"/>
    <w:rsid w:val="00E263C1"/>
  </w:style>
  <w:style w:type="paragraph" w:customStyle="1" w:styleId="F8150D70BF9D4EE78A12EF09E79395EF">
    <w:name w:val="F8150D70BF9D4EE78A12EF09E79395EF"/>
    <w:rsid w:val="00E263C1"/>
  </w:style>
  <w:style w:type="paragraph" w:customStyle="1" w:styleId="F3815BF08F834E16A86B99B62F99ABEB">
    <w:name w:val="F3815BF08F834E16A86B99B62F99ABEB"/>
    <w:rsid w:val="00E263C1"/>
  </w:style>
  <w:style w:type="paragraph" w:customStyle="1" w:styleId="146ECE3D92A54B0FAF739EA3E76633F3">
    <w:name w:val="146ECE3D92A54B0FAF739EA3E76633F3"/>
    <w:rsid w:val="00E263C1"/>
  </w:style>
  <w:style w:type="paragraph" w:customStyle="1" w:styleId="E511A0C822C64CB0B77A7AFBF9159D7F">
    <w:name w:val="E511A0C822C64CB0B77A7AFBF9159D7F"/>
    <w:rsid w:val="00E263C1"/>
  </w:style>
  <w:style w:type="paragraph" w:customStyle="1" w:styleId="824755A6976B4C2F84C0D66E3A3AA613">
    <w:name w:val="824755A6976B4C2F84C0D66E3A3AA613"/>
    <w:rsid w:val="00E263C1"/>
  </w:style>
  <w:style w:type="paragraph" w:customStyle="1" w:styleId="F9171D8087834A109190AAC609E6913B">
    <w:name w:val="F9171D8087834A109190AAC609E6913B"/>
    <w:rsid w:val="00E263C1"/>
  </w:style>
  <w:style w:type="paragraph" w:customStyle="1" w:styleId="041E7D212C2B42EE8730162837FE0483">
    <w:name w:val="041E7D212C2B42EE8730162837FE0483"/>
    <w:rsid w:val="00E263C1"/>
  </w:style>
  <w:style w:type="paragraph" w:customStyle="1" w:styleId="21B3ECBABA8E4A4286D58D3F596F93A9">
    <w:name w:val="21B3ECBABA8E4A4286D58D3F596F93A9"/>
    <w:rsid w:val="00E263C1"/>
  </w:style>
  <w:style w:type="paragraph" w:customStyle="1" w:styleId="DFB713179E0C451D81DF82F7BC1B0F29">
    <w:name w:val="DFB713179E0C451D81DF82F7BC1B0F29"/>
    <w:rsid w:val="00E263C1"/>
  </w:style>
  <w:style w:type="paragraph" w:customStyle="1" w:styleId="09672E0F64D44649B6537CD278928CD6">
    <w:name w:val="09672E0F64D44649B6537CD278928CD6"/>
    <w:rsid w:val="00E263C1"/>
  </w:style>
  <w:style w:type="paragraph" w:customStyle="1" w:styleId="934ACE2CFC1C44379EEC736A37D64E70">
    <w:name w:val="934ACE2CFC1C44379EEC736A37D64E70"/>
    <w:rsid w:val="00E263C1"/>
  </w:style>
  <w:style w:type="paragraph" w:customStyle="1" w:styleId="4D9696B58CB342A5BFDAACA527D3AF4D">
    <w:name w:val="4D9696B58CB342A5BFDAACA527D3AF4D"/>
    <w:rsid w:val="00E263C1"/>
  </w:style>
  <w:style w:type="paragraph" w:customStyle="1" w:styleId="28EB7CCE57AE4D398D21EC6F45985E79">
    <w:name w:val="28EB7CCE57AE4D398D21EC6F45985E79"/>
    <w:rsid w:val="00E263C1"/>
  </w:style>
  <w:style w:type="paragraph" w:customStyle="1" w:styleId="533F6604F77B4530BDC85F8106EBB9AB">
    <w:name w:val="533F6604F77B4530BDC85F8106EBB9AB"/>
    <w:rsid w:val="00E263C1"/>
  </w:style>
  <w:style w:type="paragraph" w:customStyle="1" w:styleId="79DF2017007E44AB977D127868A90A95">
    <w:name w:val="79DF2017007E44AB977D127868A90A95"/>
    <w:rsid w:val="00E263C1"/>
  </w:style>
  <w:style w:type="paragraph" w:customStyle="1" w:styleId="DBC61113270141ABB4E0FFF5E01DC134">
    <w:name w:val="DBC61113270141ABB4E0FFF5E01DC134"/>
    <w:rsid w:val="00E263C1"/>
  </w:style>
  <w:style w:type="paragraph" w:customStyle="1" w:styleId="5A5BC2C1F4F34F91A3AFA6FBB84DF8D1">
    <w:name w:val="5A5BC2C1F4F34F91A3AFA6FBB84DF8D1"/>
    <w:rsid w:val="00E263C1"/>
  </w:style>
  <w:style w:type="paragraph" w:customStyle="1" w:styleId="ADE031B488DC4900861FCA4CEE87771A">
    <w:name w:val="ADE031B488DC4900861FCA4CEE87771A"/>
    <w:rsid w:val="00E263C1"/>
  </w:style>
  <w:style w:type="paragraph" w:customStyle="1" w:styleId="A853D176834649C2924A656EC28EFBE4">
    <w:name w:val="A853D176834649C2924A656EC28EFBE4"/>
    <w:rsid w:val="00E263C1"/>
  </w:style>
  <w:style w:type="paragraph" w:customStyle="1" w:styleId="AF1CF78368E84D78B6DD0ABAAD6628B2">
    <w:name w:val="AF1CF78368E84D78B6DD0ABAAD6628B2"/>
    <w:rsid w:val="00E263C1"/>
  </w:style>
  <w:style w:type="paragraph" w:customStyle="1" w:styleId="6C897A0A8B964D85AB355334F0EE64D5">
    <w:name w:val="6C897A0A8B964D85AB355334F0EE64D5"/>
    <w:rsid w:val="00E263C1"/>
  </w:style>
  <w:style w:type="paragraph" w:customStyle="1" w:styleId="C89AEE06120C468C83E875FC2E94161E">
    <w:name w:val="C89AEE06120C468C83E875FC2E94161E"/>
    <w:rsid w:val="00E263C1"/>
  </w:style>
  <w:style w:type="paragraph" w:customStyle="1" w:styleId="63F18629144E48DBB205AA5F9729FFDB">
    <w:name w:val="63F18629144E48DBB205AA5F9729FFDB"/>
    <w:rsid w:val="00E263C1"/>
  </w:style>
  <w:style w:type="paragraph" w:customStyle="1" w:styleId="CD77319B3CC947138D07FACC554F7FCA">
    <w:name w:val="CD77319B3CC947138D07FACC554F7FCA"/>
    <w:rsid w:val="00E263C1"/>
  </w:style>
  <w:style w:type="paragraph" w:customStyle="1" w:styleId="5D5B491EA8924A14909EBE6A79CF7015">
    <w:name w:val="5D5B491EA8924A14909EBE6A79CF7015"/>
    <w:rsid w:val="00E263C1"/>
  </w:style>
  <w:style w:type="paragraph" w:customStyle="1" w:styleId="0121D0C7D7BC41C4B263C89EF2F63B79">
    <w:name w:val="0121D0C7D7BC41C4B263C89EF2F63B79"/>
    <w:rsid w:val="00E263C1"/>
  </w:style>
  <w:style w:type="paragraph" w:customStyle="1" w:styleId="9CC86C86E3384877BA90EB88019C52D4">
    <w:name w:val="9CC86C86E3384877BA90EB88019C52D4"/>
    <w:rsid w:val="00E263C1"/>
  </w:style>
  <w:style w:type="paragraph" w:customStyle="1" w:styleId="EFE87750C5E944BD9E7B69E333412FDD">
    <w:name w:val="EFE87750C5E944BD9E7B69E333412FDD"/>
    <w:rsid w:val="00E263C1"/>
  </w:style>
  <w:style w:type="paragraph" w:customStyle="1" w:styleId="650ED0037EBF4AA590E73F23F9DFFCB9">
    <w:name w:val="650ED0037EBF4AA590E73F23F9DFFCB9"/>
    <w:rsid w:val="00E263C1"/>
  </w:style>
  <w:style w:type="paragraph" w:customStyle="1" w:styleId="C71F46C3A8074121922BE3538A325B75">
    <w:name w:val="C71F46C3A8074121922BE3538A325B75"/>
    <w:rsid w:val="00E263C1"/>
  </w:style>
  <w:style w:type="paragraph" w:customStyle="1" w:styleId="46EFAE29D283488C8A356BBA61A241A6">
    <w:name w:val="46EFAE29D283488C8A356BBA61A241A6"/>
    <w:rsid w:val="00E263C1"/>
  </w:style>
  <w:style w:type="paragraph" w:customStyle="1" w:styleId="63D6753BDAFF4646BC48937330BDFBA5">
    <w:name w:val="63D6753BDAFF4646BC48937330BDFBA5"/>
    <w:rsid w:val="00E263C1"/>
  </w:style>
  <w:style w:type="paragraph" w:customStyle="1" w:styleId="5BDA667154F24B219DD7CE8D0BB45218">
    <w:name w:val="5BDA667154F24B219DD7CE8D0BB45218"/>
    <w:rsid w:val="00E263C1"/>
  </w:style>
  <w:style w:type="paragraph" w:customStyle="1" w:styleId="C17A3A6837464B2B9B1AFD4AED835A97">
    <w:name w:val="C17A3A6837464B2B9B1AFD4AED835A97"/>
    <w:rsid w:val="00E263C1"/>
  </w:style>
  <w:style w:type="paragraph" w:customStyle="1" w:styleId="8D78B14F3859485E9AF1EAD0A8013123">
    <w:name w:val="8D78B14F3859485E9AF1EAD0A8013123"/>
    <w:rsid w:val="00E263C1"/>
  </w:style>
  <w:style w:type="paragraph" w:customStyle="1" w:styleId="589FDFBA893E436CB155B032599D514E">
    <w:name w:val="589FDFBA893E436CB155B032599D514E"/>
    <w:rsid w:val="00E263C1"/>
  </w:style>
  <w:style w:type="paragraph" w:customStyle="1" w:styleId="28035FA42DE943EFB832E43D025F69ED">
    <w:name w:val="28035FA42DE943EFB832E43D025F69ED"/>
    <w:rsid w:val="00E263C1"/>
  </w:style>
  <w:style w:type="paragraph" w:customStyle="1" w:styleId="2C64D83F0B1F4B10960C6C2FFB363CA4">
    <w:name w:val="2C64D83F0B1F4B10960C6C2FFB363CA4"/>
    <w:rsid w:val="00E263C1"/>
  </w:style>
  <w:style w:type="paragraph" w:customStyle="1" w:styleId="DF0AECCF05B841229C3F1C5FF64499CC">
    <w:name w:val="DF0AECCF05B841229C3F1C5FF64499CC"/>
    <w:rsid w:val="00E263C1"/>
  </w:style>
  <w:style w:type="paragraph" w:customStyle="1" w:styleId="FD7FEB1820134D18B2B21E3808C5561B">
    <w:name w:val="FD7FEB1820134D18B2B21E3808C5561B"/>
    <w:rsid w:val="00E263C1"/>
  </w:style>
  <w:style w:type="paragraph" w:customStyle="1" w:styleId="72B4CC120C7F4013B3D8D0ECB0CAE07A">
    <w:name w:val="72B4CC120C7F4013B3D8D0ECB0CAE07A"/>
    <w:rsid w:val="00E263C1"/>
  </w:style>
  <w:style w:type="paragraph" w:customStyle="1" w:styleId="CECB0B6850D741DCA5D6A59C870276B5">
    <w:name w:val="CECB0B6850D741DCA5D6A59C870276B5"/>
    <w:rsid w:val="00E263C1"/>
  </w:style>
  <w:style w:type="paragraph" w:customStyle="1" w:styleId="EC5253CE25C14707ABD2C2617A55323A">
    <w:name w:val="EC5253CE25C14707ABD2C2617A55323A"/>
    <w:rsid w:val="00E263C1"/>
  </w:style>
  <w:style w:type="paragraph" w:customStyle="1" w:styleId="081928167A6A425BA42A99B4AD33876B">
    <w:name w:val="081928167A6A425BA42A99B4AD33876B"/>
    <w:rsid w:val="00E263C1"/>
  </w:style>
  <w:style w:type="paragraph" w:customStyle="1" w:styleId="2975173E661845F392A38D4D561DE807">
    <w:name w:val="2975173E661845F392A38D4D561DE807"/>
    <w:rsid w:val="00E263C1"/>
  </w:style>
  <w:style w:type="paragraph" w:customStyle="1" w:styleId="E1E1190FF7D141768E21A1450756E66B">
    <w:name w:val="E1E1190FF7D141768E21A1450756E66B"/>
    <w:rsid w:val="00E263C1"/>
  </w:style>
  <w:style w:type="paragraph" w:customStyle="1" w:styleId="0F677CCEAA9B4AF7903AC25020FAC2FC">
    <w:name w:val="0F677CCEAA9B4AF7903AC25020FAC2FC"/>
    <w:rsid w:val="00E263C1"/>
  </w:style>
  <w:style w:type="paragraph" w:customStyle="1" w:styleId="CBC1BFD0A4624132AB50B544F5D8F9E3">
    <w:name w:val="CBC1BFD0A4624132AB50B544F5D8F9E3"/>
    <w:rsid w:val="00E263C1"/>
  </w:style>
  <w:style w:type="paragraph" w:customStyle="1" w:styleId="CB694FC4A318423CBB183567C616A950">
    <w:name w:val="CB694FC4A318423CBB183567C616A950"/>
    <w:rsid w:val="00E263C1"/>
  </w:style>
  <w:style w:type="paragraph" w:customStyle="1" w:styleId="F81E0DBBD4164AAFB000811DFFB369F1">
    <w:name w:val="F81E0DBBD4164AAFB000811DFFB369F1"/>
    <w:rsid w:val="00E263C1"/>
  </w:style>
  <w:style w:type="paragraph" w:customStyle="1" w:styleId="7D3F21799C834E4BB1B1CCA19388776E">
    <w:name w:val="7D3F21799C834E4BB1B1CCA19388776E"/>
    <w:rsid w:val="00E263C1"/>
  </w:style>
  <w:style w:type="paragraph" w:customStyle="1" w:styleId="4C6F38B9F308484FBFEA69133A00D67F">
    <w:name w:val="4C6F38B9F308484FBFEA69133A00D67F"/>
    <w:rsid w:val="00E263C1"/>
  </w:style>
  <w:style w:type="paragraph" w:customStyle="1" w:styleId="601CE9B7639148B5B2688FDFB240CCED">
    <w:name w:val="601CE9B7639148B5B2688FDFB240CCED"/>
    <w:rsid w:val="00E263C1"/>
  </w:style>
  <w:style w:type="paragraph" w:customStyle="1" w:styleId="05D490815AAD49F38931361106D5D1E5">
    <w:name w:val="05D490815AAD49F38931361106D5D1E5"/>
    <w:rsid w:val="00E263C1"/>
  </w:style>
  <w:style w:type="paragraph" w:customStyle="1" w:styleId="0F2E495F495D41D0AA2EAC1A7C72CCAF">
    <w:name w:val="0F2E495F495D41D0AA2EAC1A7C72CCAF"/>
    <w:rsid w:val="00E263C1"/>
  </w:style>
  <w:style w:type="paragraph" w:customStyle="1" w:styleId="6B568F08E3E343C29E8D7C6C063696A8">
    <w:name w:val="6B568F08E3E343C29E8D7C6C063696A8"/>
    <w:rsid w:val="00E263C1"/>
  </w:style>
  <w:style w:type="paragraph" w:customStyle="1" w:styleId="A0A97A59D82D4E829995B23BD59AEC6C">
    <w:name w:val="A0A97A59D82D4E829995B23BD59AEC6C"/>
    <w:rsid w:val="00E263C1"/>
  </w:style>
  <w:style w:type="paragraph" w:customStyle="1" w:styleId="93DE3255E6EB4ED0B67603667511E727">
    <w:name w:val="93DE3255E6EB4ED0B67603667511E727"/>
    <w:rsid w:val="00E263C1"/>
  </w:style>
  <w:style w:type="paragraph" w:customStyle="1" w:styleId="24ED7EF6BCA640558921E99238CF6423">
    <w:name w:val="24ED7EF6BCA640558921E99238CF6423"/>
    <w:rsid w:val="00E263C1"/>
  </w:style>
  <w:style w:type="paragraph" w:customStyle="1" w:styleId="A9F32A6259E04E8188D9810D2E8DBC8B">
    <w:name w:val="A9F32A6259E04E8188D9810D2E8DBC8B"/>
    <w:rsid w:val="00E263C1"/>
  </w:style>
  <w:style w:type="paragraph" w:customStyle="1" w:styleId="70EAFE76FF2B47CCAE43FBD4614F0E69">
    <w:name w:val="70EAFE76FF2B47CCAE43FBD4614F0E69"/>
    <w:rsid w:val="00E263C1"/>
  </w:style>
  <w:style w:type="paragraph" w:customStyle="1" w:styleId="530628D2B77C4EEAA54D04891030A90F">
    <w:name w:val="530628D2B77C4EEAA54D04891030A90F"/>
    <w:rsid w:val="00E263C1"/>
  </w:style>
  <w:style w:type="paragraph" w:customStyle="1" w:styleId="52D82704BAA344EBB9596E10BB07C52D">
    <w:name w:val="52D82704BAA344EBB9596E10BB07C52D"/>
    <w:rsid w:val="00E263C1"/>
  </w:style>
  <w:style w:type="paragraph" w:customStyle="1" w:styleId="AF9735B5F1134DC3AD22C4DDDCFFF8CC">
    <w:name w:val="AF9735B5F1134DC3AD22C4DDDCFFF8CC"/>
    <w:rsid w:val="00E263C1"/>
  </w:style>
  <w:style w:type="paragraph" w:customStyle="1" w:styleId="E3BD96ABC56F4D6E8F17A32E229680B3">
    <w:name w:val="E3BD96ABC56F4D6E8F17A32E229680B3"/>
    <w:rsid w:val="00E263C1"/>
  </w:style>
  <w:style w:type="paragraph" w:customStyle="1" w:styleId="4715EE06303C4EE18579D95FE7406267">
    <w:name w:val="4715EE06303C4EE18579D95FE7406267"/>
    <w:rsid w:val="00E263C1"/>
  </w:style>
  <w:style w:type="paragraph" w:customStyle="1" w:styleId="D8FD2B67BE434D2D9907181683EA0C42">
    <w:name w:val="D8FD2B67BE434D2D9907181683EA0C42"/>
    <w:rsid w:val="00E263C1"/>
  </w:style>
  <w:style w:type="paragraph" w:customStyle="1" w:styleId="D420A2CD272B4372B41A17CC9B6C9BDB">
    <w:name w:val="D420A2CD272B4372B41A17CC9B6C9BDB"/>
    <w:rsid w:val="00E263C1"/>
  </w:style>
  <w:style w:type="paragraph" w:customStyle="1" w:styleId="A495C6EC4E36481B8C3DFDA240BE9070">
    <w:name w:val="A495C6EC4E36481B8C3DFDA240BE9070"/>
    <w:rsid w:val="00E263C1"/>
  </w:style>
  <w:style w:type="paragraph" w:customStyle="1" w:styleId="1BB98E3634F24B8280D24473203E1411">
    <w:name w:val="1BB98E3634F24B8280D24473203E1411"/>
    <w:rsid w:val="00E263C1"/>
  </w:style>
  <w:style w:type="paragraph" w:customStyle="1" w:styleId="A79424D50AF4437EAADDC0C10A7C14D9">
    <w:name w:val="A79424D50AF4437EAADDC0C10A7C14D9"/>
    <w:rsid w:val="00E263C1"/>
  </w:style>
  <w:style w:type="paragraph" w:customStyle="1" w:styleId="9D93772C9DA84682ABD45C71768B6F85">
    <w:name w:val="9D93772C9DA84682ABD45C71768B6F85"/>
    <w:rsid w:val="00E263C1"/>
  </w:style>
  <w:style w:type="paragraph" w:customStyle="1" w:styleId="1C9635775D344F01ACF795EF98EC87A8">
    <w:name w:val="1C9635775D344F01ACF795EF98EC87A8"/>
    <w:rsid w:val="00E263C1"/>
  </w:style>
  <w:style w:type="paragraph" w:customStyle="1" w:styleId="B87734343D3342B7B886C9F6BA628282">
    <w:name w:val="B87734343D3342B7B886C9F6BA628282"/>
    <w:rsid w:val="00E263C1"/>
  </w:style>
  <w:style w:type="paragraph" w:customStyle="1" w:styleId="DCB4BA672F6E4A339F89B2F914AAB3D9">
    <w:name w:val="DCB4BA672F6E4A339F89B2F914AAB3D9"/>
    <w:rsid w:val="00E263C1"/>
  </w:style>
  <w:style w:type="paragraph" w:customStyle="1" w:styleId="6CE1E49621A24B2AB1AD8EA0A9C5D775">
    <w:name w:val="6CE1E49621A24B2AB1AD8EA0A9C5D775"/>
    <w:rsid w:val="00E263C1"/>
  </w:style>
  <w:style w:type="paragraph" w:customStyle="1" w:styleId="C881C8F92B824010A779D0AABD3E6151">
    <w:name w:val="C881C8F92B824010A779D0AABD3E6151"/>
    <w:rsid w:val="00E263C1"/>
  </w:style>
  <w:style w:type="paragraph" w:customStyle="1" w:styleId="5E5A026FC894451B9F59F17C38D32141">
    <w:name w:val="5E5A026FC894451B9F59F17C38D32141"/>
    <w:rsid w:val="00E263C1"/>
  </w:style>
  <w:style w:type="paragraph" w:customStyle="1" w:styleId="8401092791CC44DD8330413C99A1982B">
    <w:name w:val="8401092791CC44DD8330413C99A1982B"/>
    <w:rsid w:val="00E263C1"/>
  </w:style>
  <w:style w:type="paragraph" w:customStyle="1" w:styleId="CD52BD77A73A4FFEA83154CFD540D713">
    <w:name w:val="CD52BD77A73A4FFEA83154CFD540D713"/>
    <w:rsid w:val="00E263C1"/>
  </w:style>
  <w:style w:type="paragraph" w:customStyle="1" w:styleId="B200DAC734D0426FAECF1E6FD02F9039">
    <w:name w:val="B200DAC734D0426FAECF1E6FD02F9039"/>
    <w:rsid w:val="00E263C1"/>
  </w:style>
  <w:style w:type="paragraph" w:customStyle="1" w:styleId="2439965E061E41A8AD6881E954B976FF">
    <w:name w:val="2439965E061E41A8AD6881E954B976FF"/>
    <w:rsid w:val="00E263C1"/>
  </w:style>
  <w:style w:type="paragraph" w:customStyle="1" w:styleId="20B6F99BBA5440E28EDE522DDC5787DC">
    <w:name w:val="20B6F99BBA5440E28EDE522DDC5787DC"/>
    <w:rsid w:val="00E263C1"/>
  </w:style>
  <w:style w:type="paragraph" w:customStyle="1" w:styleId="A8B459E4CD2143D1B8B5A083AA05F672">
    <w:name w:val="A8B459E4CD2143D1B8B5A083AA05F672"/>
    <w:rsid w:val="00E263C1"/>
  </w:style>
  <w:style w:type="paragraph" w:customStyle="1" w:styleId="F63900835C5E446D9CAA4DA771522F01">
    <w:name w:val="F63900835C5E446D9CAA4DA771522F01"/>
    <w:rsid w:val="00E263C1"/>
  </w:style>
  <w:style w:type="paragraph" w:customStyle="1" w:styleId="C21B82E71C724B28868E63C3602E036F">
    <w:name w:val="C21B82E71C724B28868E63C3602E036F"/>
    <w:rsid w:val="00E263C1"/>
  </w:style>
  <w:style w:type="paragraph" w:customStyle="1" w:styleId="4E13DDD851BD42E1B9DDA8CF3B56A207">
    <w:name w:val="4E13DDD851BD42E1B9DDA8CF3B56A207"/>
    <w:rsid w:val="00E263C1"/>
  </w:style>
  <w:style w:type="paragraph" w:customStyle="1" w:styleId="4CBE59C933574DA88856FB46D7DF20F0">
    <w:name w:val="4CBE59C933574DA88856FB46D7DF20F0"/>
    <w:rsid w:val="00E263C1"/>
  </w:style>
  <w:style w:type="paragraph" w:customStyle="1" w:styleId="5F9B7F7BE7C14483BA14597878A4A34E">
    <w:name w:val="5F9B7F7BE7C14483BA14597878A4A34E"/>
    <w:rsid w:val="00E263C1"/>
  </w:style>
  <w:style w:type="paragraph" w:customStyle="1" w:styleId="0C284EB5B43A4E21B72EE169E92CA865">
    <w:name w:val="0C284EB5B43A4E21B72EE169E92CA865"/>
    <w:rsid w:val="00E263C1"/>
  </w:style>
  <w:style w:type="paragraph" w:customStyle="1" w:styleId="B0E8E2B687D54D3C9E7C139B53400602">
    <w:name w:val="B0E8E2B687D54D3C9E7C139B53400602"/>
    <w:rsid w:val="00E263C1"/>
  </w:style>
  <w:style w:type="paragraph" w:customStyle="1" w:styleId="4D9BA67545A44AF98E67DB1C184B31F6">
    <w:name w:val="4D9BA67545A44AF98E67DB1C184B31F6"/>
    <w:rsid w:val="00E263C1"/>
  </w:style>
  <w:style w:type="paragraph" w:customStyle="1" w:styleId="0760FA140CD048658EFA7EB969B83575">
    <w:name w:val="0760FA140CD048658EFA7EB969B83575"/>
    <w:rsid w:val="00E263C1"/>
  </w:style>
  <w:style w:type="paragraph" w:customStyle="1" w:styleId="6D6B6BB2E0E54B52B863C6F6C2C335FB">
    <w:name w:val="6D6B6BB2E0E54B52B863C6F6C2C335FB"/>
    <w:rsid w:val="00E263C1"/>
  </w:style>
  <w:style w:type="paragraph" w:customStyle="1" w:styleId="5AD540B91F5F414AA3C3DD197E137B3B">
    <w:name w:val="5AD540B91F5F414AA3C3DD197E137B3B"/>
    <w:rsid w:val="00E263C1"/>
  </w:style>
  <w:style w:type="paragraph" w:customStyle="1" w:styleId="DC56360493F8404DA2CCBBF313426E43">
    <w:name w:val="DC56360493F8404DA2CCBBF313426E43"/>
    <w:rsid w:val="00E263C1"/>
  </w:style>
  <w:style w:type="paragraph" w:customStyle="1" w:styleId="F7237BE4AA9544BA8EFB298672E78D9B">
    <w:name w:val="F7237BE4AA9544BA8EFB298672E78D9B"/>
    <w:rsid w:val="00E263C1"/>
  </w:style>
  <w:style w:type="paragraph" w:customStyle="1" w:styleId="F3618931C24145E2B09B9C16F3CAFDF8">
    <w:name w:val="F3618931C24145E2B09B9C16F3CAFDF8"/>
    <w:rsid w:val="00E263C1"/>
  </w:style>
  <w:style w:type="paragraph" w:customStyle="1" w:styleId="FDD555A487F642269E5953907A9D439A">
    <w:name w:val="FDD555A487F642269E5953907A9D439A"/>
    <w:rsid w:val="00E263C1"/>
  </w:style>
  <w:style w:type="paragraph" w:customStyle="1" w:styleId="C259E26A4A454255889F878DBD724755">
    <w:name w:val="C259E26A4A454255889F878DBD724755"/>
    <w:rsid w:val="00E263C1"/>
  </w:style>
  <w:style w:type="paragraph" w:customStyle="1" w:styleId="F16EFE89B7024C7C9D7B283236071419">
    <w:name w:val="F16EFE89B7024C7C9D7B283236071419"/>
    <w:rsid w:val="00E263C1"/>
  </w:style>
  <w:style w:type="paragraph" w:customStyle="1" w:styleId="AC94F1C5A22D4A3AA233AA8B3C6A9490">
    <w:name w:val="AC94F1C5A22D4A3AA233AA8B3C6A9490"/>
    <w:rsid w:val="00E263C1"/>
  </w:style>
  <w:style w:type="paragraph" w:customStyle="1" w:styleId="E45EE3D7513B495E8DB0D2D90F8DB7F8">
    <w:name w:val="E45EE3D7513B495E8DB0D2D90F8DB7F8"/>
    <w:rsid w:val="00E263C1"/>
  </w:style>
  <w:style w:type="paragraph" w:customStyle="1" w:styleId="5517C04286684E06A9D5AF2E75C0140C">
    <w:name w:val="5517C04286684E06A9D5AF2E75C0140C"/>
    <w:rsid w:val="00E263C1"/>
  </w:style>
  <w:style w:type="paragraph" w:customStyle="1" w:styleId="052A9BC7343B4E768F9691568CABBD4D">
    <w:name w:val="052A9BC7343B4E768F9691568CABBD4D"/>
    <w:rsid w:val="00E263C1"/>
  </w:style>
  <w:style w:type="paragraph" w:customStyle="1" w:styleId="2E622D1DDE76400C96BC8D9A2663D0EC">
    <w:name w:val="2E622D1DDE76400C96BC8D9A2663D0EC"/>
    <w:rsid w:val="00E263C1"/>
  </w:style>
  <w:style w:type="paragraph" w:customStyle="1" w:styleId="4FA0C5D51A384433B071002BAFA69D08">
    <w:name w:val="4FA0C5D51A384433B071002BAFA69D08"/>
    <w:rsid w:val="00E263C1"/>
  </w:style>
  <w:style w:type="paragraph" w:customStyle="1" w:styleId="214760DEBB8B4580A1D2A7F8AD139740">
    <w:name w:val="214760DEBB8B4580A1D2A7F8AD139740"/>
    <w:rsid w:val="00E263C1"/>
  </w:style>
  <w:style w:type="paragraph" w:customStyle="1" w:styleId="F3EE4044B33C4159A3A50B33241013BB">
    <w:name w:val="F3EE4044B33C4159A3A50B33241013BB"/>
    <w:rsid w:val="00E263C1"/>
  </w:style>
  <w:style w:type="paragraph" w:customStyle="1" w:styleId="1CC1278AF0EA46E58795E83250FF75B3">
    <w:name w:val="1CC1278AF0EA46E58795E83250FF75B3"/>
    <w:rsid w:val="00E263C1"/>
  </w:style>
  <w:style w:type="paragraph" w:customStyle="1" w:styleId="08F4F910FDE94BAD8A104E7B185E62B3">
    <w:name w:val="08F4F910FDE94BAD8A104E7B185E62B3"/>
    <w:rsid w:val="00E263C1"/>
  </w:style>
  <w:style w:type="paragraph" w:customStyle="1" w:styleId="7AE7651190164269AB81E5CE3F115FC6">
    <w:name w:val="7AE7651190164269AB81E5CE3F115FC6"/>
    <w:rsid w:val="00E263C1"/>
  </w:style>
  <w:style w:type="paragraph" w:customStyle="1" w:styleId="F0DE4BC95E674084BC11601D59F456D7">
    <w:name w:val="F0DE4BC95E674084BC11601D59F456D7"/>
    <w:rsid w:val="00E263C1"/>
  </w:style>
  <w:style w:type="paragraph" w:customStyle="1" w:styleId="2ABA9653B0BB4627B9176C21D9E63F84">
    <w:name w:val="2ABA9653B0BB4627B9176C21D9E63F84"/>
    <w:rsid w:val="00E263C1"/>
  </w:style>
  <w:style w:type="paragraph" w:customStyle="1" w:styleId="4FB61EAF75824CB9999C6F203D2EFF28">
    <w:name w:val="4FB61EAF75824CB9999C6F203D2EFF28"/>
    <w:rsid w:val="00E263C1"/>
  </w:style>
  <w:style w:type="paragraph" w:customStyle="1" w:styleId="5A2311B1F09843AA9C1CA5B47D53BB06">
    <w:name w:val="5A2311B1F09843AA9C1CA5B47D53BB06"/>
    <w:rsid w:val="00E263C1"/>
  </w:style>
  <w:style w:type="paragraph" w:customStyle="1" w:styleId="5F5E8717410E4BD0A7AB20A2C1739288">
    <w:name w:val="5F5E8717410E4BD0A7AB20A2C1739288"/>
    <w:rsid w:val="00E263C1"/>
  </w:style>
  <w:style w:type="paragraph" w:customStyle="1" w:styleId="A7910666F38445B6A4791325B86C6917">
    <w:name w:val="A7910666F38445B6A4791325B86C6917"/>
    <w:rsid w:val="00E263C1"/>
  </w:style>
  <w:style w:type="paragraph" w:customStyle="1" w:styleId="B11028F9BBCD41188E6185258C2E771C">
    <w:name w:val="B11028F9BBCD41188E6185258C2E771C"/>
    <w:rsid w:val="00E263C1"/>
  </w:style>
  <w:style w:type="paragraph" w:customStyle="1" w:styleId="3ED4962DE2904385B74A743EED481DCA">
    <w:name w:val="3ED4962DE2904385B74A743EED481DCA"/>
    <w:rsid w:val="00E263C1"/>
  </w:style>
  <w:style w:type="paragraph" w:customStyle="1" w:styleId="68BC0CEE36C54F2886F3C26198F9619A">
    <w:name w:val="68BC0CEE36C54F2886F3C26198F9619A"/>
    <w:rsid w:val="00E263C1"/>
  </w:style>
  <w:style w:type="paragraph" w:customStyle="1" w:styleId="BEC54489D8C74ED99201644478EF9F13">
    <w:name w:val="BEC54489D8C74ED99201644478EF9F13"/>
    <w:rsid w:val="00E263C1"/>
  </w:style>
  <w:style w:type="paragraph" w:customStyle="1" w:styleId="5B8392EF13D744609897C0EC735FBE60">
    <w:name w:val="5B8392EF13D744609897C0EC735FBE60"/>
    <w:rsid w:val="00E263C1"/>
  </w:style>
  <w:style w:type="paragraph" w:customStyle="1" w:styleId="E26AAB4595E84D99B80FA3D58061F16E">
    <w:name w:val="E26AAB4595E84D99B80FA3D58061F16E"/>
    <w:rsid w:val="00E263C1"/>
  </w:style>
  <w:style w:type="paragraph" w:customStyle="1" w:styleId="482EB7D40E9C4E4E8FA9039CA72F1D3D">
    <w:name w:val="482EB7D40E9C4E4E8FA9039CA72F1D3D"/>
    <w:rsid w:val="00E263C1"/>
  </w:style>
  <w:style w:type="paragraph" w:customStyle="1" w:styleId="6B330776579E40C1A24CE363E89D87AC">
    <w:name w:val="6B330776579E40C1A24CE363E89D87AC"/>
    <w:rsid w:val="00E263C1"/>
  </w:style>
  <w:style w:type="paragraph" w:customStyle="1" w:styleId="21296422F1514DD4AB7100907408CD4C">
    <w:name w:val="21296422F1514DD4AB7100907408CD4C"/>
    <w:rsid w:val="00E263C1"/>
  </w:style>
  <w:style w:type="paragraph" w:customStyle="1" w:styleId="5A44D429555D42FCA2B1B57674CDEB91">
    <w:name w:val="5A44D429555D42FCA2B1B57674CDEB91"/>
    <w:rsid w:val="00E263C1"/>
  </w:style>
  <w:style w:type="paragraph" w:customStyle="1" w:styleId="17772174E2734FF0BBED90301B774D59">
    <w:name w:val="17772174E2734FF0BBED90301B774D59"/>
    <w:rsid w:val="00E263C1"/>
  </w:style>
  <w:style w:type="paragraph" w:customStyle="1" w:styleId="E8F770E71529405ABAAB7DEE73E054FC">
    <w:name w:val="E8F770E71529405ABAAB7DEE73E054FC"/>
    <w:rsid w:val="00E263C1"/>
  </w:style>
  <w:style w:type="paragraph" w:customStyle="1" w:styleId="EDC232F658214320B83A6F2043ABAD57">
    <w:name w:val="EDC232F658214320B83A6F2043ABAD57"/>
    <w:rsid w:val="00E263C1"/>
  </w:style>
  <w:style w:type="paragraph" w:customStyle="1" w:styleId="3FAD762C9B7B478397F2FDCBB58B41D4">
    <w:name w:val="3FAD762C9B7B478397F2FDCBB58B41D4"/>
    <w:rsid w:val="00E263C1"/>
  </w:style>
  <w:style w:type="paragraph" w:customStyle="1" w:styleId="2B6DF9E3A062478B82A1B406FC9250FB">
    <w:name w:val="2B6DF9E3A062478B82A1B406FC9250FB"/>
    <w:rsid w:val="00E263C1"/>
  </w:style>
  <w:style w:type="paragraph" w:customStyle="1" w:styleId="586E10F3A72C41B9BE099E73F57D2323">
    <w:name w:val="586E10F3A72C41B9BE099E73F57D2323"/>
    <w:rsid w:val="00E263C1"/>
  </w:style>
  <w:style w:type="paragraph" w:customStyle="1" w:styleId="88218C0EE3404A6BA1B3ED068F328FF1">
    <w:name w:val="88218C0EE3404A6BA1B3ED068F328FF1"/>
    <w:rsid w:val="00E263C1"/>
  </w:style>
  <w:style w:type="paragraph" w:customStyle="1" w:styleId="EEB102EBD746452385A4C4CCAE453FE7">
    <w:name w:val="EEB102EBD746452385A4C4CCAE453FE7"/>
    <w:rsid w:val="00E263C1"/>
  </w:style>
  <w:style w:type="paragraph" w:customStyle="1" w:styleId="AE8BA6FB6A1F458A94911D1E6C41B9A6">
    <w:name w:val="AE8BA6FB6A1F458A94911D1E6C41B9A6"/>
    <w:rsid w:val="00E263C1"/>
  </w:style>
  <w:style w:type="paragraph" w:customStyle="1" w:styleId="5F93A6D385E944FDB1E4F6B107DD1991">
    <w:name w:val="5F93A6D385E944FDB1E4F6B107DD1991"/>
    <w:rsid w:val="00E263C1"/>
  </w:style>
  <w:style w:type="paragraph" w:customStyle="1" w:styleId="0EB46DDB1E8D420E89EE513636A23AB0">
    <w:name w:val="0EB46DDB1E8D420E89EE513636A23AB0"/>
    <w:rsid w:val="00E263C1"/>
  </w:style>
  <w:style w:type="paragraph" w:customStyle="1" w:styleId="A82F1DF18F2046F8A2CCD7DDB0981007">
    <w:name w:val="A82F1DF18F2046F8A2CCD7DDB0981007"/>
    <w:rsid w:val="00E263C1"/>
  </w:style>
  <w:style w:type="paragraph" w:customStyle="1" w:styleId="F7FD3BED884A434886738EEF98E3F2ED">
    <w:name w:val="F7FD3BED884A434886738EEF98E3F2ED"/>
    <w:rsid w:val="00E263C1"/>
  </w:style>
  <w:style w:type="paragraph" w:customStyle="1" w:styleId="0585F5D96C4E419586C9C144EF9E4A53">
    <w:name w:val="0585F5D96C4E419586C9C144EF9E4A53"/>
    <w:rsid w:val="00E263C1"/>
  </w:style>
  <w:style w:type="paragraph" w:customStyle="1" w:styleId="13CFBF92DA58479B83C1EF951E7BA220">
    <w:name w:val="13CFBF92DA58479B83C1EF951E7BA220"/>
    <w:rsid w:val="00E263C1"/>
  </w:style>
  <w:style w:type="paragraph" w:customStyle="1" w:styleId="75AAFDB9C3E546B99D7392BD3C03E374">
    <w:name w:val="75AAFDB9C3E546B99D7392BD3C03E374"/>
    <w:rsid w:val="00E263C1"/>
  </w:style>
  <w:style w:type="paragraph" w:customStyle="1" w:styleId="98C3D18713C0428A96D9F311E93E4FB6">
    <w:name w:val="98C3D18713C0428A96D9F311E93E4FB6"/>
    <w:rsid w:val="00E263C1"/>
  </w:style>
  <w:style w:type="paragraph" w:customStyle="1" w:styleId="EE07AF5C2F17446297F606419D387DB9">
    <w:name w:val="EE07AF5C2F17446297F606419D387DB9"/>
    <w:rsid w:val="00E263C1"/>
  </w:style>
  <w:style w:type="paragraph" w:customStyle="1" w:styleId="68D259DF691A4E2D831EBB4B0FF3F26D">
    <w:name w:val="68D259DF691A4E2D831EBB4B0FF3F26D"/>
    <w:rsid w:val="00E263C1"/>
  </w:style>
  <w:style w:type="paragraph" w:customStyle="1" w:styleId="AB3262B16AEC40CA8DBDA8E0B35D320A">
    <w:name w:val="AB3262B16AEC40CA8DBDA8E0B35D320A"/>
    <w:rsid w:val="00E263C1"/>
  </w:style>
  <w:style w:type="paragraph" w:customStyle="1" w:styleId="F7542F2C25CC498AA28A7888DF7B5509">
    <w:name w:val="F7542F2C25CC498AA28A7888DF7B5509"/>
    <w:rsid w:val="00E263C1"/>
  </w:style>
  <w:style w:type="paragraph" w:customStyle="1" w:styleId="2BB97CDA5EE7448F8520C29EBB63DF39">
    <w:name w:val="2BB97CDA5EE7448F8520C29EBB63DF39"/>
    <w:rsid w:val="00E263C1"/>
  </w:style>
  <w:style w:type="paragraph" w:customStyle="1" w:styleId="56DA42A35356412CA3BD4F604ABFDE15">
    <w:name w:val="56DA42A35356412CA3BD4F604ABFDE15"/>
    <w:rsid w:val="00E263C1"/>
  </w:style>
  <w:style w:type="paragraph" w:customStyle="1" w:styleId="916DA02C8E03453DB046F1DF0890A8B9">
    <w:name w:val="916DA02C8E03453DB046F1DF0890A8B9"/>
    <w:rsid w:val="00E263C1"/>
  </w:style>
  <w:style w:type="paragraph" w:customStyle="1" w:styleId="061DC14596E5413F9EF294141BAEC40A">
    <w:name w:val="061DC14596E5413F9EF294141BAEC40A"/>
    <w:rsid w:val="00E263C1"/>
  </w:style>
  <w:style w:type="paragraph" w:customStyle="1" w:styleId="E21F4707801A4757AEAD604FF55D7723">
    <w:name w:val="E21F4707801A4757AEAD604FF55D7723"/>
    <w:rsid w:val="00E263C1"/>
  </w:style>
  <w:style w:type="paragraph" w:customStyle="1" w:styleId="33A78A7D0E7A46E5BF0AC2336E585E3A">
    <w:name w:val="33A78A7D0E7A46E5BF0AC2336E585E3A"/>
    <w:rsid w:val="00E263C1"/>
  </w:style>
  <w:style w:type="paragraph" w:customStyle="1" w:styleId="3973471AC37242E7BB651AB30B408BFF">
    <w:name w:val="3973471AC37242E7BB651AB30B408BFF"/>
    <w:rsid w:val="00E263C1"/>
  </w:style>
  <w:style w:type="paragraph" w:customStyle="1" w:styleId="4CFA9321CEA148AB9C43FB4F5EA6BFFA">
    <w:name w:val="4CFA9321CEA148AB9C43FB4F5EA6BFFA"/>
    <w:rsid w:val="00E263C1"/>
  </w:style>
  <w:style w:type="paragraph" w:customStyle="1" w:styleId="D5A38B8009C54560A0F4ECB58564B5AF">
    <w:name w:val="D5A38B8009C54560A0F4ECB58564B5AF"/>
    <w:rsid w:val="00E263C1"/>
  </w:style>
  <w:style w:type="paragraph" w:customStyle="1" w:styleId="3A555F73C6584EBB8AF69930658899FB">
    <w:name w:val="3A555F73C6584EBB8AF69930658899FB"/>
    <w:rsid w:val="00E263C1"/>
  </w:style>
  <w:style w:type="paragraph" w:customStyle="1" w:styleId="E78A5449AAB44BB5A1504E06AD0907E7">
    <w:name w:val="E78A5449AAB44BB5A1504E06AD0907E7"/>
    <w:rsid w:val="00E263C1"/>
  </w:style>
  <w:style w:type="paragraph" w:customStyle="1" w:styleId="15D18FA63DFB4A8998717EACDF8120B3">
    <w:name w:val="15D18FA63DFB4A8998717EACDF8120B3"/>
    <w:rsid w:val="00E263C1"/>
  </w:style>
  <w:style w:type="paragraph" w:customStyle="1" w:styleId="42A80358F30B44C5B0978649FD7A319A">
    <w:name w:val="42A80358F30B44C5B0978649FD7A319A"/>
    <w:rsid w:val="00E263C1"/>
  </w:style>
  <w:style w:type="paragraph" w:customStyle="1" w:styleId="2499C940CD8C40F7826238B8DBAD107D">
    <w:name w:val="2499C940CD8C40F7826238B8DBAD107D"/>
    <w:rsid w:val="00E263C1"/>
  </w:style>
  <w:style w:type="paragraph" w:customStyle="1" w:styleId="4E968F3A250F44B39D7258F49DDCCD2A">
    <w:name w:val="4E968F3A250F44B39D7258F49DDCCD2A"/>
    <w:rsid w:val="00E263C1"/>
  </w:style>
  <w:style w:type="paragraph" w:customStyle="1" w:styleId="52071117DC76464E87F343537C92FB55">
    <w:name w:val="52071117DC76464E87F343537C92FB55"/>
    <w:rsid w:val="00E263C1"/>
  </w:style>
  <w:style w:type="paragraph" w:customStyle="1" w:styleId="1176FEB663D4420FB8881A8053D3FBFA">
    <w:name w:val="1176FEB663D4420FB8881A8053D3FBFA"/>
    <w:rsid w:val="00E263C1"/>
  </w:style>
  <w:style w:type="paragraph" w:customStyle="1" w:styleId="F40B6A696C014394B2A863B2174227E2">
    <w:name w:val="F40B6A696C014394B2A863B2174227E2"/>
    <w:rsid w:val="00E263C1"/>
  </w:style>
  <w:style w:type="paragraph" w:customStyle="1" w:styleId="71F0E80DE3B1487DA98FEF4DB191408E">
    <w:name w:val="71F0E80DE3B1487DA98FEF4DB191408E"/>
    <w:rsid w:val="00E263C1"/>
  </w:style>
  <w:style w:type="paragraph" w:customStyle="1" w:styleId="1966C60D57BC4668B7B72A6DA85A928B">
    <w:name w:val="1966C60D57BC4668B7B72A6DA85A928B"/>
    <w:rsid w:val="00E263C1"/>
  </w:style>
  <w:style w:type="paragraph" w:customStyle="1" w:styleId="2CAC05886CB34249A899D77FD13FC340">
    <w:name w:val="2CAC05886CB34249A899D77FD13FC340"/>
    <w:rsid w:val="00E263C1"/>
  </w:style>
  <w:style w:type="paragraph" w:customStyle="1" w:styleId="CB1537B334BE4EC5AD64FD6E245E9B8D">
    <w:name w:val="CB1537B334BE4EC5AD64FD6E245E9B8D"/>
    <w:rsid w:val="00E263C1"/>
  </w:style>
  <w:style w:type="paragraph" w:customStyle="1" w:styleId="E532E9700B8943888A6445092965CB61">
    <w:name w:val="E532E9700B8943888A6445092965CB61"/>
    <w:rsid w:val="00E263C1"/>
  </w:style>
  <w:style w:type="paragraph" w:customStyle="1" w:styleId="784B6540E8934029A023835D51184CEB">
    <w:name w:val="784B6540E8934029A023835D51184CEB"/>
    <w:rsid w:val="00E263C1"/>
  </w:style>
  <w:style w:type="paragraph" w:customStyle="1" w:styleId="E17AFFF727DA4BC88084B81E7C77B3C7">
    <w:name w:val="E17AFFF727DA4BC88084B81E7C77B3C7"/>
    <w:rsid w:val="00E263C1"/>
  </w:style>
  <w:style w:type="paragraph" w:customStyle="1" w:styleId="FF93AE17A1B94D5B8748686455F756FA">
    <w:name w:val="FF93AE17A1B94D5B8748686455F756FA"/>
    <w:rsid w:val="00E263C1"/>
  </w:style>
  <w:style w:type="paragraph" w:customStyle="1" w:styleId="BB41981B73FF43C38787E2F2A3736F96">
    <w:name w:val="BB41981B73FF43C38787E2F2A3736F96"/>
    <w:rsid w:val="00E263C1"/>
  </w:style>
  <w:style w:type="paragraph" w:customStyle="1" w:styleId="9B33BE6D0C8F4C4590ED07B74CA995EC">
    <w:name w:val="9B33BE6D0C8F4C4590ED07B74CA995EC"/>
    <w:rsid w:val="00E263C1"/>
  </w:style>
  <w:style w:type="paragraph" w:customStyle="1" w:styleId="3679E41D03FA45AEB6AC10CD19498380">
    <w:name w:val="3679E41D03FA45AEB6AC10CD19498380"/>
    <w:rsid w:val="00E263C1"/>
  </w:style>
  <w:style w:type="paragraph" w:customStyle="1" w:styleId="A4BD7C82A544451D9F4B7B8B2C8D7961">
    <w:name w:val="A4BD7C82A544451D9F4B7B8B2C8D7961"/>
    <w:rsid w:val="00E263C1"/>
  </w:style>
  <w:style w:type="paragraph" w:customStyle="1" w:styleId="4DB622163B064F65AFD493CC22892ABB">
    <w:name w:val="4DB622163B064F65AFD493CC22892ABB"/>
    <w:rsid w:val="00E263C1"/>
  </w:style>
  <w:style w:type="paragraph" w:customStyle="1" w:styleId="B0E491F5CA7647239F01E90436D666B2">
    <w:name w:val="B0E491F5CA7647239F01E90436D666B2"/>
    <w:rsid w:val="00E263C1"/>
  </w:style>
  <w:style w:type="paragraph" w:customStyle="1" w:styleId="A00E6B42265B4ABC85073B54057D690B">
    <w:name w:val="A00E6B42265B4ABC85073B54057D690B"/>
    <w:rsid w:val="00E263C1"/>
  </w:style>
  <w:style w:type="paragraph" w:customStyle="1" w:styleId="83C2BC8E69F44511AA6713E38C90746C">
    <w:name w:val="83C2BC8E69F44511AA6713E38C90746C"/>
    <w:rsid w:val="00E263C1"/>
  </w:style>
  <w:style w:type="paragraph" w:customStyle="1" w:styleId="485F0AFDDD1940438FB0994BD6B56E8F">
    <w:name w:val="485F0AFDDD1940438FB0994BD6B56E8F"/>
    <w:rsid w:val="00E263C1"/>
  </w:style>
  <w:style w:type="paragraph" w:customStyle="1" w:styleId="D4613791E4184709AA5507DBFED9660F">
    <w:name w:val="D4613791E4184709AA5507DBFED9660F"/>
    <w:rsid w:val="00E263C1"/>
  </w:style>
  <w:style w:type="paragraph" w:customStyle="1" w:styleId="BFB2BC30174F415A809F906508E1073E">
    <w:name w:val="BFB2BC30174F415A809F906508E1073E"/>
    <w:rsid w:val="00E263C1"/>
  </w:style>
  <w:style w:type="paragraph" w:customStyle="1" w:styleId="395A02B769E54A318465704956AC3284">
    <w:name w:val="395A02B769E54A318465704956AC3284"/>
    <w:rsid w:val="00E263C1"/>
  </w:style>
  <w:style w:type="paragraph" w:customStyle="1" w:styleId="562ABE6EE76641AFB824A6BCBCB67FD9">
    <w:name w:val="562ABE6EE76641AFB824A6BCBCB67FD9"/>
    <w:rsid w:val="00E263C1"/>
  </w:style>
  <w:style w:type="paragraph" w:customStyle="1" w:styleId="6C34BAF77C24486D877941D1AD10B12D">
    <w:name w:val="6C34BAF77C24486D877941D1AD10B12D"/>
    <w:rsid w:val="00E263C1"/>
  </w:style>
  <w:style w:type="paragraph" w:customStyle="1" w:styleId="2059CB2ECD19435B8DCE1DB628396BC9">
    <w:name w:val="2059CB2ECD19435B8DCE1DB628396BC9"/>
    <w:rsid w:val="00E263C1"/>
  </w:style>
  <w:style w:type="paragraph" w:customStyle="1" w:styleId="C66DAA759E5049709C5083DF7C6EDDB4">
    <w:name w:val="C66DAA759E5049709C5083DF7C6EDDB4"/>
    <w:rsid w:val="00E263C1"/>
  </w:style>
  <w:style w:type="paragraph" w:customStyle="1" w:styleId="03EFA2585E45421D9C4F5666E7E52810">
    <w:name w:val="03EFA2585E45421D9C4F5666E7E52810"/>
    <w:rsid w:val="00E263C1"/>
  </w:style>
  <w:style w:type="paragraph" w:customStyle="1" w:styleId="1F8630F386524C74993A60E804371A24">
    <w:name w:val="1F8630F386524C74993A60E804371A24"/>
    <w:rsid w:val="00E263C1"/>
  </w:style>
  <w:style w:type="paragraph" w:customStyle="1" w:styleId="1286AB03A01A45D69B3EAF2BAA261DD5">
    <w:name w:val="1286AB03A01A45D69B3EAF2BAA261DD5"/>
    <w:rsid w:val="00E263C1"/>
  </w:style>
  <w:style w:type="paragraph" w:customStyle="1" w:styleId="C1ACF7D73C7046B8980F5D7FD5AFD6E5">
    <w:name w:val="C1ACF7D73C7046B8980F5D7FD5AFD6E5"/>
    <w:rsid w:val="00E263C1"/>
  </w:style>
  <w:style w:type="paragraph" w:customStyle="1" w:styleId="5AE0633412794D8CA07948D4401DA080">
    <w:name w:val="5AE0633412794D8CA07948D4401DA080"/>
    <w:rsid w:val="00E263C1"/>
  </w:style>
  <w:style w:type="paragraph" w:customStyle="1" w:styleId="CA82BC4585424F6FA1FA8E1BCE0027CC">
    <w:name w:val="CA82BC4585424F6FA1FA8E1BCE0027CC"/>
    <w:rsid w:val="00E263C1"/>
  </w:style>
  <w:style w:type="paragraph" w:customStyle="1" w:styleId="3E833E915F34416ABA34075BC1366656">
    <w:name w:val="3E833E915F34416ABA34075BC1366656"/>
    <w:rsid w:val="00E263C1"/>
  </w:style>
  <w:style w:type="paragraph" w:customStyle="1" w:styleId="CED1386BBD404FA18CA85605FEBAC9F8">
    <w:name w:val="CED1386BBD404FA18CA85605FEBAC9F8"/>
    <w:rsid w:val="00E263C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Red Business Set">
  <a:themeElements>
    <a:clrScheme name="Custom 214">
      <a:dk1>
        <a:sysClr val="windowText" lastClr="000000"/>
      </a:dk1>
      <a:lt1>
        <a:sysClr val="window" lastClr="FFFFFF"/>
      </a:lt1>
      <a:dk2>
        <a:srgbClr val="775F55"/>
      </a:dk2>
      <a:lt2>
        <a:srgbClr val="EAE3D6"/>
      </a:lt2>
      <a:accent1>
        <a:srgbClr val="F8A39B"/>
      </a:accent1>
      <a:accent2>
        <a:srgbClr val="D32B09"/>
      </a:accent2>
      <a:accent3>
        <a:srgbClr val="280594"/>
      </a:accent3>
      <a:accent4>
        <a:srgbClr val="E40AA6"/>
      </a:accent4>
      <a:accent5>
        <a:srgbClr val="FFC120"/>
      </a:accent5>
      <a:accent6>
        <a:srgbClr val="7329F9"/>
      </a:accent6>
      <a:hlink>
        <a:srgbClr val="F7B615"/>
      </a:hlink>
      <a:folHlink>
        <a:srgbClr val="704404"/>
      </a:folHlink>
    </a:clrScheme>
    <a:fontScheme name="Custom 155">
      <a:majorFont>
        <a:latin typeface="Dubai"/>
        <a:ea typeface=""/>
        <a:cs typeface=""/>
      </a:majorFont>
      <a:minorFont>
        <a:latin typeface="Duba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8" ma:contentTypeDescription="Create a new document." ma:contentTypeScope="" ma:versionID="60f5a4f2d2b0abadcf532d48ebf9cb71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7dd78129e6a1811f84807ad11c65153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  <xsd:element ref="ns2:MediaServiceSearchProperties" minOccurs="0"/>
                <xsd:element ref="ns2:MediaServiceDocTags" minOccurs="0"/>
                <xsd:element ref="ns2:MediaServiceObjectDetectorVersions" minOccurs="0"/>
                <xsd:element ref="ns2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ocTags" ma:index="30" nillable="true" ma:displayName="MediaServiceDocTags" ma:hidden="true" ma:internalName="MediaServiceDocTags" ma:readOnly="true">
      <xsd:simpleType>
        <xsd:restriction base="dms:Note"/>
      </xsd:simple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32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763AD2-B2AC-47A9-8A84-6022D11FBA9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3.xml><?xml version="1.0" encoding="utf-8"?>
<ds:datastoreItem xmlns:ds="http://schemas.openxmlformats.org/officeDocument/2006/customXml" ds:itemID="{0658FE06-C233-446A-96BC-55B430E441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3AFE4-013B-43AF-A648-1C1A3CD7B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Pearlescent business card</Template>
  <TotalTime>208</TotalTime>
  <Pages>10</Pages>
  <Words>1661</Words>
  <Characters>9470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Jacob Summerville</dc:creator>
  <cp:lastModifiedBy>Jacob Summerville</cp:lastModifiedBy>
  <cp:revision>2</cp:revision>
  <dcterms:created xsi:type="dcterms:W3CDTF">2024-10-05T17:44:00Z</dcterms:created>
  <dcterms:modified xsi:type="dcterms:W3CDTF">2024-10-05T21:12:00Z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